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63ECE3" w14:textId="77777777" w:rsidR="0059000D" w:rsidRPr="0059000D" w:rsidRDefault="0059000D" w:rsidP="0059000D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</w:pPr>
      <w:r w:rsidRPr="0059000D">
        <w:rPr>
          <w:rFonts w:asciiTheme="majorHAnsi" w:eastAsiaTheme="majorEastAsia" w:hAnsiTheme="majorHAnsi" w:cstheme="majorBidi"/>
          <w:color w:val="1A1D55"/>
          <w:spacing w:val="-10"/>
          <w:kern w:val="28"/>
          <w:sz w:val="48"/>
          <w:szCs w:val="48"/>
        </w:rPr>
        <w:t>Eigenerklärung zur Eignung</w:t>
      </w:r>
    </w:p>
    <w:p w14:paraId="5E839E93" w14:textId="77777777" w:rsidR="0059000D" w:rsidRPr="0059000D" w:rsidRDefault="0059000D" w:rsidP="0059000D">
      <w:pPr>
        <w:spacing w:after="0" w:line="288" w:lineRule="auto"/>
        <w:jc w:val="both"/>
        <w:rPr>
          <w:rFonts w:cs="Arial"/>
          <w:bCs/>
          <w:sz w:val="22"/>
          <w:szCs w:val="22"/>
        </w:rPr>
      </w:pPr>
    </w:p>
    <w:p w14:paraId="7A674CA2" w14:textId="77777777" w:rsidR="0059000D" w:rsidRPr="0059000D" w:rsidRDefault="0059000D" w:rsidP="0059000D">
      <w:pPr>
        <w:spacing w:after="0" w:line="288" w:lineRule="auto"/>
        <w:jc w:val="both"/>
        <w:rPr>
          <w:rFonts w:cs="Arial"/>
          <w:bCs/>
          <w:sz w:val="22"/>
          <w:szCs w:val="22"/>
        </w:rPr>
      </w:pPr>
      <w:r w:rsidRPr="0059000D">
        <w:rPr>
          <w:rFonts w:cs="Arial"/>
          <w:bCs/>
          <w:sz w:val="22"/>
          <w:szCs w:val="22"/>
        </w:rPr>
        <w:t>Hiermit erklären wir zu den Eignungsanforderungen für die:</w:t>
      </w: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9000D" w:rsidRPr="0059000D" w14:paraId="11940AAF" w14:textId="77777777" w:rsidTr="00453866">
        <w:tc>
          <w:tcPr>
            <w:tcW w:w="9634" w:type="dxa"/>
            <w:shd w:val="clear" w:color="auto" w:fill="D9D9D9" w:themeFill="background1" w:themeFillShade="D9"/>
          </w:tcPr>
          <w:p w14:paraId="67F3DDE2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Firma, Rechtsform, Anschrift</w:t>
            </w:r>
          </w:p>
        </w:tc>
      </w:tr>
      <w:tr w:rsidR="0059000D" w:rsidRPr="0059000D" w14:paraId="504BFCE2" w14:textId="77777777" w:rsidTr="00453866">
        <w:tc>
          <w:tcPr>
            <w:tcW w:w="9634" w:type="dxa"/>
          </w:tcPr>
          <w:p w14:paraId="776A9E6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E3142BF" w14:textId="77777777" w:rsidR="0059000D" w:rsidRPr="0059000D" w:rsidRDefault="0059000D" w:rsidP="0059000D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59000D">
        <w:rPr>
          <w:rFonts w:cs="Arial"/>
          <w:bCs/>
          <w:sz w:val="22"/>
          <w:szCs w:val="22"/>
        </w:rPr>
        <w:t>als</w:t>
      </w:r>
      <w:r w:rsidRPr="0059000D">
        <w:rPr>
          <w:rFonts w:cs="Arial"/>
          <w:sz w:val="22"/>
          <w:szCs w:val="22"/>
        </w:rPr>
        <w:t xml:space="preserve"> </w:t>
      </w:r>
      <w:r w:rsidRPr="0059000D">
        <w:rPr>
          <w:rFonts w:cs="Arial"/>
          <w:i/>
          <w:iCs/>
          <w:sz w:val="22"/>
          <w:szCs w:val="22"/>
        </w:rPr>
        <w:t>(Zutreffendes bitte ankreuzen)</w:t>
      </w:r>
      <w:r w:rsidRPr="0059000D">
        <w:rPr>
          <w:rFonts w:cs="Arial"/>
          <w:sz w:val="22"/>
          <w:szCs w:val="22"/>
        </w:rPr>
        <w:t>:</w:t>
      </w:r>
    </w:p>
    <w:p w14:paraId="12DA484B" w14:textId="77777777" w:rsidR="0059000D" w:rsidRPr="0059000D" w:rsidRDefault="00000000" w:rsidP="0059000D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8103551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Einzelbewerber</w:t>
      </w:r>
    </w:p>
    <w:p w14:paraId="5B1433D8" w14:textId="77777777" w:rsidR="0059000D" w:rsidRPr="0059000D" w:rsidRDefault="00000000" w:rsidP="0059000D">
      <w:pPr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889177066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Mitglied der benannten Bewerber-/Bietergemeinschaft (</w:t>
      </w:r>
      <w:r w:rsidR="0059000D" w:rsidRPr="0059000D">
        <w:rPr>
          <w:rFonts w:cs="Arial"/>
          <w:i/>
          <w:iCs/>
          <w:sz w:val="22"/>
          <w:szCs w:val="22"/>
        </w:rPr>
        <w:t>gemäß Formblatt 01 und Formblatt 02</w:t>
      </w:r>
      <w:r w:rsidR="0059000D" w:rsidRPr="0059000D">
        <w:rPr>
          <w:rFonts w:cs="Arial"/>
          <w:sz w:val="22"/>
          <w:szCs w:val="22"/>
        </w:rPr>
        <w:t>)</w:t>
      </w:r>
    </w:p>
    <w:p w14:paraId="3115D410" w14:textId="77777777" w:rsidR="0059000D" w:rsidRPr="0059000D" w:rsidRDefault="00000000" w:rsidP="0059000D">
      <w:pPr>
        <w:spacing w:line="288" w:lineRule="auto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11227335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 xml:space="preserve">Unterauftragnehmer / </w:t>
      </w:r>
      <w:proofErr w:type="spellStart"/>
      <w:r w:rsidR="0059000D" w:rsidRPr="0059000D">
        <w:rPr>
          <w:rFonts w:cs="Arial"/>
          <w:sz w:val="22"/>
          <w:szCs w:val="22"/>
        </w:rPr>
        <w:t>Eignungsleiher</w:t>
      </w:r>
      <w:proofErr w:type="spellEnd"/>
    </w:p>
    <w:p w14:paraId="2D75478D" w14:textId="77777777" w:rsidR="0059000D" w:rsidRPr="0059000D" w:rsidRDefault="0059000D" w:rsidP="0059000D">
      <w:pPr>
        <w:spacing w:line="288" w:lineRule="auto"/>
        <w:jc w:val="both"/>
        <w:rPr>
          <w:rFonts w:cs="Arial"/>
          <w:sz w:val="22"/>
          <w:szCs w:val="22"/>
        </w:rPr>
      </w:pPr>
    </w:p>
    <w:p w14:paraId="0746A89E" w14:textId="77777777" w:rsidR="0059000D" w:rsidRPr="0059000D" w:rsidRDefault="0059000D" w:rsidP="0059000D">
      <w:pPr>
        <w:keepNext/>
        <w:keepLines/>
        <w:spacing w:before="360" w:after="80"/>
        <w:ind w:left="709" w:hanging="709"/>
        <w:outlineLvl w:val="1"/>
        <w:rPr>
          <w:rFonts w:asciiTheme="majorHAnsi" w:eastAsiaTheme="majorEastAsia" w:hAnsiTheme="majorHAnsi" w:cs="Arial"/>
          <w:b/>
          <w:bCs/>
          <w:color w:val="1A1D55"/>
          <w:sz w:val="22"/>
          <w:szCs w:val="22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Erforderliche statistische Angaben:</w:t>
      </w:r>
    </w:p>
    <w:p w14:paraId="3CBF784F" w14:textId="77777777" w:rsidR="0059000D" w:rsidRPr="0059000D" w:rsidRDefault="0059000D" w:rsidP="0059000D">
      <w:pPr>
        <w:keepNext/>
        <w:spacing w:line="288" w:lineRule="auto"/>
        <w:ind w:firstLine="703"/>
        <w:contextualSpacing/>
        <w:jc w:val="both"/>
        <w:rPr>
          <w:rFonts w:cs="Arial"/>
          <w:sz w:val="22"/>
          <w:szCs w:val="22"/>
        </w:rPr>
      </w:pPr>
      <w:r w:rsidRPr="0059000D">
        <w:rPr>
          <w:rFonts w:cs="Arial"/>
          <w:sz w:val="22"/>
          <w:szCs w:val="22"/>
        </w:rPr>
        <w:t>Wir sind gemäß der Definition vom Statistischen Bundesamt</w:t>
      </w:r>
      <w:r w:rsidRPr="0059000D">
        <w:rPr>
          <w:rFonts w:cs="Arial"/>
          <w:sz w:val="22"/>
          <w:szCs w:val="22"/>
          <w:vertAlign w:val="superscript"/>
        </w:rPr>
        <w:footnoteReference w:id="1"/>
      </w:r>
      <w:r w:rsidRPr="0059000D">
        <w:rPr>
          <w:rFonts w:cs="Arial"/>
          <w:sz w:val="22"/>
          <w:szCs w:val="22"/>
        </w:rPr>
        <w:t xml:space="preserve"> ein*:</w:t>
      </w:r>
    </w:p>
    <w:p w14:paraId="18775069" w14:textId="77777777" w:rsidR="0059000D" w:rsidRPr="0059000D" w:rsidRDefault="00000000" w:rsidP="0059000D">
      <w:pPr>
        <w:keepNext/>
        <w:spacing w:line="288" w:lineRule="auto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9574740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Kleinstunternehmen: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bis 9 Beschäftigte und bis 2 Millionen Euro Umsatz</w:t>
      </w:r>
    </w:p>
    <w:p w14:paraId="34547A3A" w14:textId="77777777" w:rsidR="0059000D" w:rsidRPr="0059000D" w:rsidRDefault="00000000" w:rsidP="0059000D">
      <w:pPr>
        <w:keepNext/>
        <w:spacing w:line="288" w:lineRule="auto"/>
        <w:ind w:left="709" w:hanging="703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22356503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Kleines Unternehmen: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 xml:space="preserve">bis 49 Beschäftigte und bis 10 Millionen Euro Umsatz und 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kein Kleinstunternehmen</w:t>
      </w:r>
    </w:p>
    <w:p w14:paraId="27E1D1BF" w14:textId="77777777" w:rsidR="0059000D" w:rsidRPr="0059000D" w:rsidRDefault="00000000" w:rsidP="0059000D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2903062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  <w:t>Mittlere Unternehmen:</w:t>
      </w:r>
      <w:r w:rsidR="0059000D" w:rsidRPr="0059000D">
        <w:rPr>
          <w:rFonts w:cs="Arial"/>
          <w:sz w:val="22"/>
          <w:szCs w:val="22"/>
        </w:rPr>
        <w:tab/>
        <w:t xml:space="preserve">bis 249 Beschäftigte und bis 50 Millionen Euro Umsatz und kein </w:t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</w:r>
      <w:r w:rsidR="0059000D" w:rsidRPr="0059000D">
        <w:rPr>
          <w:rFonts w:cs="Arial"/>
          <w:sz w:val="22"/>
          <w:szCs w:val="22"/>
        </w:rPr>
        <w:tab/>
        <w:t>kleines Unternehmen</w:t>
      </w:r>
    </w:p>
    <w:p w14:paraId="1AEEABF8" w14:textId="712E7FA0" w:rsidR="0059000D" w:rsidRPr="0059000D" w:rsidRDefault="0059000D" w:rsidP="0059000D">
      <w:pPr>
        <w:rPr>
          <w:rFonts w:cs="Arial"/>
          <w:sz w:val="22"/>
          <w:szCs w:val="22"/>
        </w:rPr>
      </w:pPr>
    </w:p>
    <w:p w14:paraId="5147F992" w14:textId="77777777" w:rsidR="0059000D" w:rsidRPr="0059000D" w:rsidRDefault="0059000D" w:rsidP="0059000D">
      <w:pPr>
        <w:keepNext/>
        <w:keepLines/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bookmarkStart w:id="0" w:name="_Ref220602570"/>
      <w:bookmarkStart w:id="1" w:name="_Toc221719067"/>
      <w:bookmarkStart w:id="2" w:name="_Hlk76293951"/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Angaben zu den Eignungskriterien</w:t>
      </w:r>
      <w:bookmarkEnd w:id="0"/>
      <w:bookmarkEnd w:id="1"/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:</w:t>
      </w:r>
    </w:p>
    <w:p w14:paraId="513E43E2" w14:textId="77777777" w:rsidR="0059000D" w:rsidRPr="0059000D" w:rsidRDefault="0059000D" w:rsidP="0059000D">
      <w:pPr>
        <w:spacing w:after="240" w:line="276" w:lineRule="auto"/>
        <w:jc w:val="both"/>
        <w:rPr>
          <w:rFonts w:cs="Futura Medium"/>
          <w:sz w:val="22"/>
          <w:szCs w:val="22"/>
        </w:rPr>
      </w:pPr>
      <w:r w:rsidRPr="0059000D">
        <w:rPr>
          <w:rFonts w:cs="Futura Medium"/>
          <w:sz w:val="22"/>
          <w:szCs w:val="22"/>
        </w:rPr>
        <w:t>Die Anforderungen sind in Ziff. 15 des Anschreibens zum Teilnahmewettbewerb im Detail beschrieben.</w:t>
      </w:r>
    </w:p>
    <w:p w14:paraId="5CBF19E1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>Befähigung und Erlaubnis zur Berufsausübung, § 44 VgV</w:t>
      </w:r>
    </w:p>
    <w:tbl>
      <w:tblPr>
        <w:tblStyle w:val="Tabellenraster"/>
        <w:tblW w:w="8498" w:type="dxa"/>
        <w:tblInd w:w="711" w:type="dxa"/>
        <w:tblLook w:val="04A0" w:firstRow="1" w:lastRow="0" w:firstColumn="1" w:lastColumn="0" w:noHBand="0" w:noVBand="1"/>
      </w:tblPr>
      <w:tblGrid>
        <w:gridCol w:w="3253"/>
        <w:gridCol w:w="5245"/>
      </w:tblGrid>
      <w:tr w:rsidR="0059000D" w:rsidRPr="0059000D" w14:paraId="6DAD4C53" w14:textId="77777777" w:rsidTr="00453866">
        <w:tc>
          <w:tcPr>
            <w:tcW w:w="3253" w:type="dxa"/>
            <w:shd w:val="clear" w:color="auto" w:fill="D9D9D9" w:themeFill="background1" w:themeFillShade="D9"/>
          </w:tcPr>
          <w:p w14:paraId="2A50B25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Angabe</w:t>
            </w:r>
          </w:p>
        </w:tc>
        <w:tc>
          <w:tcPr>
            <w:tcW w:w="5245" w:type="dxa"/>
          </w:tcPr>
          <w:p w14:paraId="74D69921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7BD8BE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4BA964F3" w14:textId="77777777" w:rsidTr="00453866">
        <w:tc>
          <w:tcPr>
            <w:tcW w:w="3253" w:type="dxa"/>
            <w:shd w:val="clear" w:color="auto" w:fill="D9D9D9" w:themeFill="background1" w:themeFillShade="D9"/>
          </w:tcPr>
          <w:p w14:paraId="2C55EE76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Nachweis anbei als (Dateiname)</w:t>
            </w:r>
          </w:p>
        </w:tc>
        <w:tc>
          <w:tcPr>
            <w:tcW w:w="5245" w:type="dxa"/>
          </w:tcPr>
          <w:p w14:paraId="77A9E454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C929079" w14:textId="77777777" w:rsidR="0059000D" w:rsidRPr="0059000D" w:rsidRDefault="0059000D" w:rsidP="0059000D">
      <w:pPr>
        <w:spacing w:line="276" w:lineRule="auto"/>
        <w:ind w:left="709"/>
        <w:jc w:val="both"/>
        <w:rPr>
          <w:rFonts w:ascii="Garamond" w:hAnsi="Garamond" w:cs="Futura Medium"/>
          <w:sz w:val="22"/>
          <w:szCs w:val="22"/>
        </w:rPr>
      </w:pPr>
    </w:p>
    <w:p w14:paraId="5DBD55C3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lastRenderedPageBreak/>
        <w:t>Wirtschaftliche und finanzielle Leistungsfähigkeit, § 45 VgV</w:t>
      </w:r>
    </w:p>
    <w:p w14:paraId="438FF195" w14:textId="4DD00C45" w:rsidR="0059000D" w:rsidRPr="0059000D" w:rsidRDefault="00987BAA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>
        <w:rPr>
          <w:rFonts w:eastAsiaTheme="majorEastAsia" w:cstheme="majorBidi"/>
          <w:color w:val="1A1D55"/>
          <w:sz w:val="28"/>
          <w:szCs w:val="28"/>
        </w:rPr>
        <w:t>U</w:t>
      </w:r>
      <w:r w:rsidR="0059000D" w:rsidRPr="0059000D">
        <w:rPr>
          <w:rFonts w:eastAsiaTheme="majorEastAsia" w:cstheme="majorBidi"/>
          <w:color w:val="1A1D55"/>
          <w:sz w:val="28"/>
          <w:szCs w:val="28"/>
        </w:rPr>
        <w:t>msatz</w:t>
      </w:r>
    </w:p>
    <w:tbl>
      <w:tblPr>
        <w:tblStyle w:val="Tabellenraster"/>
        <w:tblW w:w="8073" w:type="dxa"/>
        <w:tblInd w:w="1129" w:type="dxa"/>
        <w:tblLook w:val="04A0" w:firstRow="1" w:lastRow="0" w:firstColumn="1" w:lastColumn="0" w:noHBand="0" w:noVBand="1"/>
      </w:tblPr>
      <w:tblGrid>
        <w:gridCol w:w="2691"/>
        <w:gridCol w:w="2691"/>
        <w:gridCol w:w="2691"/>
      </w:tblGrid>
      <w:tr w:rsidR="0059000D" w:rsidRPr="0059000D" w14:paraId="170DB36C" w14:textId="77777777" w:rsidTr="00453866">
        <w:trPr>
          <w:trHeight w:val="573"/>
        </w:trPr>
        <w:tc>
          <w:tcPr>
            <w:tcW w:w="2691" w:type="dxa"/>
            <w:shd w:val="clear" w:color="auto" w:fill="D9D9D9" w:themeFill="background1" w:themeFillShade="D9"/>
          </w:tcPr>
          <w:p w14:paraId="0433AF82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Geschäftsjahr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4DE0C18D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(1.) Gesamtumsatz in €</w:t>
            </w:r>
          </w:p>
        </w:tc>
        <w:tc>
          <w:tcPr>
            <w:tcW w:w="2691" w:type="dxa"/>
            <w:shd w:val="clear" w:color="auto" w:fill="D9D9D9" w:themeFill="background1" w:themeFillShade="D9"/>
          </w:tcPr>
          <w:p w14:paraId="426E2852" w14:textId="77777777" w:rsidR="0059000D" w:rsidRPr="0059000D" w:rsidRDefault="0059000D" w:rsidP="0059000D">
            <w:pPr>
              <w:spacing w:after="160" w:line="288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(2.) Umsatz in € im Tätigkeitsbereich des Auftrags</w:t>
            </w:r>
          </w:p>
        </w:tc>
      </w:tr>
      <w:tr w:rsidR="0059000D" w:rsidRPr="0059000D" w14:paraId="0082B285" w14:textId="77777777" w:rsidTr="00453866">
        <w:trPr>
          <w:trHeight w:val="272"/>
        </w:trPr>
        <w:tc>
          <w:tcPr>
            <w:tcW w:w="2691" w:type="dxa"/>
          </w:tcPr>
          <w:p w14:paraId="03A903B7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06002FE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503AF2D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59000D" w:rsidRPr="0059000D" w14:paraId="07E323D8" w14:textId="77777777" w:rsidTr="00453866">
        <w:trPr>
          <w:trHeight w:val="272"/>
        </w:trPr>
        <w:tc>
          <w:tcPr>
            <w:tcW w:w="2691" w:type="dxa"/>
          </w:tcPr>
          <w:p w14:paraId="31074354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7EAEAB0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0DE43C1F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  <w:tr w:rsidR="0059000D" w:rsidRPr="0059000D" w14:paraId="53233F92" w14:textId="77777777" w:rsidTr="00453866">
        <w:trPr>
          <w:trHeight w:val="272"/>
        </w:trPr>
        <w:tc>
          <w:tcPr>
            <w:tcW w:w="2691" w:type="dxa"/>
          </w:tcPr>
          <w:p w14:paraId="2FE2B9E3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2801F79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691" w:type="dxa"/>
          </w:tcPr>
          <w:p w14:paraId="6E83D8D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6C160CB8" w14:textId="0FC20694" w:rsidR="0059000D" w:rsidRPr="0059000D" w:rsidRDefault="0059000D" w:rsidP="0065394A">
      <w:pPr>
        <w:spacing w:line="276" w:lineRule="auto"/>
        <w:jc w:val="both"/>
        <w:rPr>
          <w:rFonts w:cs="Arial"/>
          <w:bCs/>
          <w:sz w:val="22"/>
          <w:szCs w:val="22"/>
        </w:rPr>
      </w:pPr>
    </w:p>
    <w:p w14:paraId="24F2D2BA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t>Berufs- oder Betriebshaftpflichtversicherung</w:t>
      </w:r>
    </w:p>
    <w:p w14:paraId="128AE1FF" w14:textId="6BCB58CD" w:rsidR="0059000D" w:rsidRPr="0059000D" w:rsidRDefault="0059000D" w:rsidP="0059000D">
      <w:pPr>
        <w:spacing w:line="276" w:lineRule="auto"/>
        <w:ind w:left="1134"/>
        <w:jc w:val="both"/>
        <w:rPr>
          <w:rFonts w:cs="Arial"/>
          <w:sz w:val="22"/>
          <w:szCs w:val="22"/>
        </w:rPr>
      </w:pPr>
      <w:r w:rsidRPr="0059000D">
        <w:rPr>
          <w:rFonts w:cs="Arial"/>
          <w:i/>
          <w:iCs/>
          <w:sz w:val="22"/>
          <w:szCs w:val="22"/>
        </w:rPr>
        <w:t>(Zutreffendes bitte ankreuzen)</w:t>
      </w:r>
      <w:r w:rsidRPr="0059000D">
        <w:rPr>
          <w:rFonts w:cs="Arial"/>
          <w:sz w:val="22"/>
          <w:szCs w:val="22"/>
        </w:rPr>
        <w:t>:</w:t>
      </w:r>
    </w:p>
    <w:p w14:paraId="76514685" w14:textId="08235CCC" w:rsidR="0071338B" w:rsidRPr="0059000D" w:rsidRDefault="00000000" w:rsidP="0071338B">
      <w:pPr>
        <w:spacing w:line="276" w:lineRule="auto"/>
        <w:ind w:left="1414" w:hanging="28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7199425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</w:r>
      <w:r w:rsidR="0071338B" w:rsidRPr="0071338B">
        <w:rPr>
          <w:rFonts w:cs="Arial"/>
          <w:b/>
          <w:bCs/>
          <w:sz w:val="22"/>
          <w:szCs w:val="22"/>
        </w:rPr>
        <w:t>Variante 1)</w:t>
      </w:r>
      <w:r w:rsidR="0071338B" w:rsidRPr="0071338B">
        <w:rPr>
          <w:rFonts w:cs="Arial"/>
          <w:b/>
          <w:bCs/>
          <w:sz w:val="22"/>
          <w:szCs w:val="22"/>
        </w:rPr>
        <w:br/>
      </w:r>
      <w:r w:rsidR="0071338B" w:rsidRPr="0059000D">
        <w:rPr>
          <w:rFonts w:cs="Arial"/>
          <w:bCs/>
          <w:sz w:val="22"/>
          <w:szCs w:val="22"/>
        </w:rPr>
        <w:t>Ein den Mindestanforderungen entsprechender Versicherungsschutz</w:t>
      </w:r>
      <w:r w:rsidR="0071338B">
        <w:rPr>
          <w:rFonts w:cs="Arial"/>
          <w:sz w:val="22"/>
          <w:szCs w:val="22"/>
        </w:rPr>
        <w:t xml:space="preserve"> </w:t>
      </w:r>
      <w:r w:rsidR="0071338B" w:rsidRPr="0071338B">
        <w:rPr>
          <w:rFonts w:cs="Arial"/>
          <w:sz w:val="22"/>
          <w:szCs w:val="22"/>
          <w:u w:val="single"/>
        </w:rPr>
        <w:t>liegt bereits vor</w:t>
      </w:r>
      <w:r w:rsidR="0071338B" w:rsidRPr="0059000D">
        <w:rPr>
          <w:rFonts w:cs="Arial"/>
          <w:sz w:val="22"/>
          <w:szCs w:val="22"/>
        </w:rPr>
        <w:t xml:space="preserve"> und wird im Zuschlagsfall für die gesamte Vertragslaufzeit zuzüglich Gewährleistungsphasen aufrechterhalten</w:t>
      </w:r>
      <w:r w:rsidR="0071338B" w:rsidRPr="0059000D">
        <w:rPr>
          <w:rFonts w:cs="Arial"/>
          <w:bCs/>
          <w:sz w:val="22"/>
          <w:szCs w:val="22"/>
        </w:rPr>
        <w:t>.</w:t>
      </w:r>
    </w:p>
    <w:tbl>
      <w:tblPr>
        <w:tblStyle w:val="Tabellenraster"/>
        <w:tblW w:w="7796" w:type="dxa"/>
        <w:tblInd w:w="1413" w:type="dxa"/>
        <w:tblLook w:val="04A0" w:firstRow="1" w:lastRow="0" w:firstColumn="1" w:lastColumn="0" w:noHBand="0" w:noVBand="1"/>
      </w:tblPr>
      <w:tblGrid>
        <w:gridCol w:w="3260"/>
        <w:gridCol w:w="4536"/>
      </w:tblGrid>
      <w:tr w:rsidR="0071338B" w:rsidRPr="0059000D" w14:paraId="30A53B33" w14:textId="77777777" w:rsidTr="00B240B2">
        <w:tc>
          <w:tcPr>
            <w:tcW w:w="3260" w:type="dxa"/>
            <w:shd w:val="clear" w:color="auto" w:fill="D9D9D9" w:themeFill="background1" w:themeFillShade="D9"/>
          </w:tcPr>
          <w:p w14:paraId="270B5913" w14:textId="77777777" w:rsidR="0071338B" w:rsidRPr="0059000D" w:rsidRDefault="0071338B" w:rsidP="00B240B2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sz w:val="22"/>
                <w:szCs w:val="22"/>
              </w:rPr>
              <w:t>Nachweis anbei als (Dateiname)</w:t>
            </w:r>
          </w:p>
        </w:tc>
        <w:tc>
          <w:tcPr>
            <w:tcW w:w="4536" w:type="dxa"/>
          </w:tcPr>
          <w:p w14:paraId="7964F202" w14:textId="77777777" w:rsidR="0071338B" w:rsidRPr="0059000D" w:rsidRDefault="0071338B" w:rsidP="00B240B2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50B2137" w14:textId="6442734E" w:rsidR="0059000D" w:rsidRPr="00987BAA" w:rsidRDefault="0071338B" w:rsidP="00987BAA">
      <w:pPr>
        <w:spacing w:line="276" w:lineRule="auto"/>
        <w:ind w:left="1414" w:hanging="280"/>
        <w:jc w:val="center"/>
        <w:rPr>
          <w:rFonts w:cs="Arial"/>
          <w:i/>
          <w:iCs/>
          <w:sz w:val="18"/>
          <w:szCs w:val="18"/>
        </w:rPr>
      </w:pPr>
      <w:r w:rsidRPr="00987BAA">
        <w:rPr>
          <w:rFonts w:cs="Arial"/>
          <w:i/>
          <w:iCs/>
          <w:sz w:val="18"/>
          <w:szCs w:val="18"/>
        </w:rPr>
        <w:t>(</w:t>
      </w:r>
      <w:r w:rsidR="00987BAA">
        <w:rPr>
          <w:rFonts w:cs="Arial"/>
          <w:i/>
          <w:iCs/>
          <w:sz w:val="18"/>
          <w:szCs w:val="18"/>
        </w:rPr>
        <w:t xml:space="preserve">Achtung: Ein Unterschreiten der </w:t>
      </w:r>
      <w:r w:rsidRPr="00987BAA">
        <w:rPr>
          <w:rFonts w:cs="Arial"/>
          <w:i/>
          <w:iCs/>
          <w:sz w:val="18"/>
          <w:szCs w:val="18"/>
        </w:rPr>
        <w:t>Mindestanforderungen</w:t>
      </w:r>
      <w:r w:rsidR="00987BAA">
        <w:rPr>
          <w:rFonts w:cs="Arial"/>
          <w:i/>
          <w:iCs/>
          <w:sz w:val="18"/>
          <w:szCs w:val="18"/>
        </w:rPr>
        <w:t xml:space="preserve"> </w:t>
      </w:r>
      <w:r w:rsidR="00E36318" w:rsidRPr="00987BAA">
        <w:rPr>
          <w:rFonts w:cs="Arial"/>
          <w:i/>
          <w:iCs/>
          <w:sz w:val="18"/>
          <w:szCs w:val="18"/>
        </w:rPr>
        <w:t xml:space="preserve">kann </w:t>
      </w:r>
      <w:r w:rsidR="00987BAA">
        <w:rPr>
          <w:rFonts w:cs="Arial"/>
          <w:i/>
          <w:iCs/>
          <w:sz w:val="18"/>
          <w:szCs w:val="18"/>
        </w:rPr>
        <w:t xml:space="preserve">hier </w:t>
      </w:r>
      <w:r w:rsidR="00E36318" w:rsidRPr="00987BAA">
        <w:rPr>
          <w:rFonts w:cs="Arial"/>
          <w:i/>
          <w:iCs/>
          <w:sz w:val="18"/>
          <w:szCs w:val="18"/>
        </w:rPr>
        <w:t xml:space="preserve">zum zwingenden </w:t>
      </w:r>
      <w:r w:rsidRPr="00987BAA">
        <w:rPr>
          <w:rFonts w:cs="Arial"/>
          <w:i/>
          <w:iCs/>
          <w:sz w:val="18"/>
          <w:szCs w:val="18"/>
        </w:rPr>
        <w:t>Ausschluss</w:t>
      </w:r>
      <w:r w:rsidR="00E36318" w:rsidRPr="00987BAA">
        <w:rPr>
          <w:rFonts w:cs="Arial"/>
          <w:i/>
          <w:iCs/>
          <w:sz w:val="18"/>
          <w:szCs w:val="18"/>
        </w:rPr>
        <w:t xml:space="preserve"> führen.</w:t>
      </w:r>
      <w:r w:rsidRPr="00987BAA">
        <w:rPr>
          <w:rFonts w:cs="Arial"/>
          <w:i/>
          <w:iCs/>
          <w:sz w:val="18"/>
          <w:szCs w:val="18"/>
        </w:rPr>
        <w:t>)</w:t>
      </w:r>
    </w:p>
    <w:p w14:paraId="77061FFB" w14:textId="4F4C9E41" w:rsidR="0059000D" w:rsidRDefault="00000000" w:rsidP="0059000D">
      <w:pPr>
        <w:spacing w:line="276" w:lineRule="auto"/>
        <w:ind w:left="1414" w:hanging="280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7417159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000D" w:rsidRPr="0059000D">
            <w:rPr>
              <w:rFonts w:cs="Arial"/>
              <w:sz w:val="22"/>
              <w:szCs w:val="22"/>
            </w:rPr>
            <w:t>☐</w:t>
          </w:r>
        </w:sdtContent>
      </w:sdt>
      <w:r w:rsidR="0059000D" w:rsidRPr="0059000D">
        <w:rPr>
          <w:rFonts w:cs="Arial"/>
          <w:sz w:val="22"/>
          <w:szCs w:val="22"/>
        </w:rPr>
        <w:tab/>
      </w:r>
      <w:r w:rsidR="0071338B" w:rsidRPr="0071338B">
        <w:rPr>
          <w:rFonts w:cs="Arial"/>
          <w:b/>
          <w:bCs/>
          <w:sz w:val="22"/>
          <w:szCs w:val="22"/>
        </w:rPr>
        <w:t>Variante 2)</w:t>
      </w:r>
      <w:r w:rsidR="0071338B" w:rsidRPr="0071338B">
        <w:rPr>
          <w:rFonts w:cs="Arial"/>
          <w:b/>
          <w:bCs/>
          <w:sz w:val="22"/>
          <w:szCs w:val="22"/>
        </w:rPr>
        <w:br/>
      </w:r>
      <w:r w:rsidR="0071338B" w:rsidRPr="0059000D">
        <w:rPr>
          <w:rFonts w:cs="Arial"/>
          <w:bCs/>
          <w:sz w:val="22"/>
          <w:szCs w:val="22"/>
        </w:rPr>
        <w:t>Ein den Mindestanforderungen entsprechender Versicherungsschutz</w:t>
      </w:r>
      <w:r w:rsidR="0071338B">
        <w:rPr>
          <w:rFonts w:cs="Arial"/>
          <w:sz w:val="22"/>
          <w:szCs w:val="22"/>
        </w:rPr>
        <w:t xml:space="preserve"> </w:t>
      </w:r>
      <w:r w:rsidR="0059000D" w:rsidRPr="0071338B">
        <w:rPr>
          <w:rFonts w:cs="Arial"/>
          <w:sz w:val="22"/>
          <w:szCs w:val="22"/>
          <w:u w:val="single"/>
        </w:rPr>
        <w:t>liegt noch nicht</w:t>
      </w:r>
      <w:r w:rsidR="0059000D" w:rsidRPr="0059000D">
        <w:rPr>
          <w:rFonts w:cs="Arial"/>
          <w:sz w:val="22"/>
          <w:szCs w:val="22"/>
        </w:rPr>
        <w:t xml:space="preserve"> vor, wird aber </w:t>
      </w:r>
      <w:r w:rsidR="0071338B" w:rsidRPr="0059000D">
        <w:rPr>
          <w:rFonts w:cs="Arial"/>
          <w:sz w:val="22"/>
          <w:szCs w:val="22"/>
        </w:rPr>
        <w:t xml:space="preserve">im Zuschlagsfall </w:t>
      </w:r>
      <w:r w:rsidR="0059000D" w:rsidRPr="0059000D">
        <w:rPr>
          <w:rFonts w:cs="Arial"/>
          <w:sz w:val="22"/>
          <w:szCs w:val="22"/>
        </w:rPr>
        <w:t>rechtzeitig vor Leistungsbeginn abgeschlossen und für die gesamte Vertragslaufzeit zuzüglich Gewährleistungsphasen aufrechterhalten.</w:t>
      </w:r>
    </w:p>
    <w:p w14:paraId="5FCCEEC3" w14:textId="5F71D645" w:rsidR="0054794F" w:rsidRDefault="00000000" w:rsidP="0054794F">
      <w:pPr>
        <w:spacing w:line="276" w:lineRule="auto"/>
        <w:ind w:left="1414" w:hanging="280"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797139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4794F" w:rsidRPr="0059000D">
            <w:rPr>
              <w:rFonts w:cs="Arial"/>
              <w:sz w:val="22"/>
              <w:szCs w:val="22"/>
            </w:rPr>
            <w:t>☐</w:t>
          </w:r>
        </w:sdtContent>
      </w:sdt>
      <w:r w:rsidR="0054794F" w:rsidRPr="0059000D">
        <w:rPr>
          <w:rFonts w:cs="Arial"/>
          <w:sz w:val="22"/>
          <w:szCs w:val="22"/>
        </w:rPr>
        <w:tab/>
      </w:r>
      <w:r w:rsidR="0071338B" w:rsidRPr="0071338B">
        <w:rPr>
          <w:rFonts w:cs="Arial"/>
          <w:b/>
          <w:bCs/>
          <w:sz w:val="22"/>
          <w:szCs w:val="22"/>
        </w:rPr>
        <w:t>Variante 3)</w:t>
      </w:r>
      <w:r w:rsidR="0071338B" w:rsidRPr="0071338B">
        <w:rPr>
          <w:rFonts w:cs="Arial"/>
          <w:b/>
          <w:bCs/>
          <w:sz w:val="22"/>
          <w:szCs w:val="22"/>
        </w:rPr>
        <w:br/>
      </w:r>
      <w:r w:rsidR="0071338B" w:rsidRPr="0059000D">
        <w:rPr>
          <w:rFonts w:cs="Arial"/>
          <w:bCs/>
          <w:sz w:val="22"/>
          <w:szCs w:val="22"/>
        </w:rPr>
        <w:t>Ein den Mindestanforderungen entsprechender Versicherungsschutz</w:t>
      </w:r>
      <w:r w:rsidR="0071338B">
        <w:rPr>
          <w:rFonts w:cs="Arial"/>
          <w:sz w:val="22"/>
          <w:szCs w:val="22"/>
        </w:rPr>
        <w:t xml:space="preserve"> </w:t>
      </w:r>
      <w:r w:rsidR="0071338B" w:rsidRPr="0071338B">
        <w:rPr>
          <w:rFonts w:cs="Arial"/>
          <w:sz w:val="22"/>
          <w:szCs w:val="22"/>
          <w:u w:val="single"/>
        </w:rPr>
        <w:t xml:space="preserve">liegt </w:t>
      </w:r>
      <w:r w:rsidR="0054794F" w:rsidRPr="0071338B">
        <w:rPr>
          <w:rFonts w:cs="Arial"/>
          <w:sz w:val="22"/>
          <w:szCs w:val="22"/>
          <w:u w:val="single"/>
        </w:rPr>
        <w:t>nicht vor</w:t>
      </w:r>
      <w:r w:rsidR="0054794F">
        <w:rPr>
          <w:rFonts w:cs="Arial"/>
          <w:sz w:val="22"/>
          <w:szCs w:val="22"/>
        </w:rPr>
        <w:t xml:space="preserve"> und kann auch </w:t>
      </w:r>
      <w:r w:rsidR="0054794F" w:rsidRPr="00C75A1F">
        <w:rPr>
          <w:rFonts w:cs="Arial"/>
          <w:sz w:val="22"/>
          <w:szCs w:val="22"/>
          <w:u w:val="single"/>
        </w:rPr>
        <w:t>nicht</w:t>
      </w:r>
      <w:r w:rsidR="0054794F">
        <w:rPr>
          <w:rFonts w:cs="Arial"/>
          <w:sz w:val="22"/>
          <w:szCs w:val="22"/>
        </w:rPr>
        <w:t xml:space="preserve"> </w:t>
      </w:r>
      <w:r w:rsidR="0054794F" w:rsidRPr="0059000D">
        <w:rPr>
          <w:rFonts w:cs="Arial"/>
          <w:sz w:val="22"/>
          <w:szCs w:val="22"/>
        </w:rPr>
        <w:t xml:space="preserve">abgeschlossen </w:t>
      </w:r>
      <w:r w:rsidR="0054794F">
        <w:rPr>
          <w:rFonts w:cs="Arial"/>
          <w:sz w:val="22"/>
          <w:szCs w:val="22"/>
        </w:rPr>
        <w:t>werden (Ausschluss)</w:t>
      </w:r>
      <w:r w:rsidR="0054794F" w:rsidRPr="0059000D">
        <w:rPr>
          <w:rFonts w:cs="Arial"/>
          <w:sz w:val="22"/>
          <w:szCs w:val="22"/>
        </w:rPr>
        <w:t>.</w:t>
      </w:r>
    </w:p>
    <w:p w14:paraId="24CDEF6A" w14:textId="77777777" w:rsidR="0054794F" w:rsidRPr="0059000D" w:rsidRDefault="0054794F" w:rsidP="0059000D">
      <w:pPr>
        <w:spacing w:line="276" w:lineRule="auto"/>
        <w:ind w:left="1414" w:hanging="280"/>
        <w:jc w:val="both"/>
        <w:rPr>
          <w:rFonts w:cs="Futura Medium"/>
          <w:sz w:val="22"/>
          <w:szCs w:val="22"/>
        </w:rPr>
      </w:pPr>
    </w:p>
    <w:p w14:paraId="4105DAB1" w14:textId="77777777" w:rsidR="0059000D" w:rsidRPr="0059000D" w:rsidRDefault="0059000D" w:rsidP="0059000D">
      <w:pPr>
        <w:spacing w:line="276" w:lineRule="auto"/>
        <w:ind w:left="1134"/>
        <w:jc w:val="both"/>
        <w:rPr>
          <w:rFonts w:ascii="Garamond" w:hAnsi="Garamond" w:cs="Futura Medium"/>
          <w:sz w:val="22"/>
          <w:szCs w:val="22"/>
        </w:rPr>
      </w:pPr>
    </w:p>
    <w:p w14:paraId="18A3918B" w14:textId="77777777" w:rsidR="0059000D" w:rsidRPr="0059000D" w:rsidRDefault="0059000D" w:rsidP="0059000D">
      <w:pPr>
        <w:keepNext/>
        <w:keepLines/>
        <w:numPr>
          <w:ilvl w:val="1"/>
          <w:numId w:val="1"/>
        </w:numPr>
        <w:spacing w:before="360" w:after="80"/>
        <w:ind w:left="709" w:hanging="709"/>
        <w:outlineLvl w:val="1"/>
        <w:rPr>
          <w:rFonts w:asciiTheme="majorHAnsi" w:eastAsiaTheme="majorEastAsia" w:hAnsiTheme="majorHAnsi" w:cstheme="majorBidi"/>
          <w:color w:val="1A1D55"/>
          <w:sz w:val="28"/>
          <w:szCs w:val="28"/>
        </w:rPr>
      </w:pP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lastRenderedPageBreak/>
        <w:t>Technische und berufliche Leistungsfähigkeit</w:t>
      </w:r>
      <w:r w:rsidRPr="0059000D">
        <w:rPr>
          <w:rFonts w:asciiTheme="majorHAnsi" w:eastAsiaTheme="majorEastAsia" w:hAnsiTheme="majorHAnsi" w:cstheme="majorBidi"/>
          <w:color w:val="1A1D55"/>
          <w:sz w:val="28"/>
          <w:szCs w:val="28"/>
        </w:rPr>
        <w:tab/>
      </w:r>
    </w:p>
    <w:p w14:paraId="561341C9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bookmarkStart w:id="3" w:name="_Ref220603493"/>
      <w:r w:rsidRPr="0059000D">
        <w:rPr>
          <w:rFonts w:eastAsiaTheme="majorEastAsia" w:cstheme="majorBidi"/>
          <w:color w:val="1A1D55"/>
          <w:sz w:val="28"/>
          <w:szCs w:val="28"/>
        </w:rPr>
        <w:t>Geeignete Referenzen</w:t>
      </w:r>
      <w:bookmarkEnd w:id="3"/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4395"/>
        <w:gridCol w:w="2693"/>
        <w:gridCol w:w="1276"/>
        <w:gridCol w:w="1275"/>
      </w:tblGrid>
      <w:tr w:rsidR="0059000D" w:rsidRPr="0059000D" w14:paraId="56F6DEF9" w14:textId="77777777" w:rsidTr="00453866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3BCF9004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24D4B4AF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0F245F24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1629916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3E978C87" w14:textId="77777777" w:rsidR="0059000D" w:rsidRPr="0059000D" w:rsidRDefault="0059000D" w:rsidP="0059000D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1</w:t>
            </w:r>
          </w:p>
        </w:tc>
      </w:tr>
      <w:tr w:rsidR="0059000D" w:rsidRPr="0059000D" w14:paraId="6B4CE8D2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4445B562" w14:textId="77777777" w:rsidR="00E3251C" w:rsidRDefault="00E3251C" w:rsidP="00E3251C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</w:p>
          <w:p w14:paraId="7B006D2B" w14:textId="77777777" w:rsidR="00E3251C" w:rsidRDefault="00E3251C" w:rsidP="00E3251C">
            <w:pPr>
              <w:pStyle w:val="Listenabsatz"/>
              <w:numPr>
                <w:ilvl w:val="0"/>
                <w:numId w:val="4"/>
              </w:numPr>
              <w:spacing w:line="312" w:lineRule="auto"/>
              <w:ind w:left="313" w:hanging="284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Behörde / Firma / Einrichtung</w:t>
            </w:r>
          </w:p>
          <w:p w14:paraId="57D4EA25" w14:textId="06BC25BD" w:rsidR="0059000D" w:rsidRPr="00E3251C" w:rsidRDefault="00E3251C" w:rsidP="00E3251C">
            <w:pPr>
              <w:pStyle w:val="Listenabsatz"/>
              <w:numPr>
                <w:ilvl w:val="0"/>
                <w:numId w:val="4"/>
              </w:numPr>
              <w:spacing w:line="312" w:lineRule="auto"/>
              <w:ind w:left="313" w:hanging="284"/>
              <w:rPr>
                <w:rFonts w:cs="Arial"/>
                <w:bCs/>
                <w:sz w:val="22"/>
                <w:szCs w:val="22"/>
              </w:rPr>
            </w:pPr>
            <w:r w:rsidRPr="00E3251C">
              <w:rPr>
                <w:rFonts w:cs="Arial"/>
                <w:bCs/>
                <w:sz w:val="22"/>
                <w:szCs w:val="22"/>
              </w:rPr>
              <w:t>Projektbezeichnung (optional)</w:t>
            </w:r>
          </w:p>
        </w:tc>
        <w:tc>
          <w:tcPr>
            <w:tcW w:w="5244" w:type="dxa"/>
            <w:gridSpan w:val="3"/>
          </w:tcPr>
          <w:p w14:paraId="1E2778AB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9D24E80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008CC30B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33232F20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67D3A5F5" w14:textId="77777777" w:rsidR="0059000D" w:rsidRPr="0059000D" w:rsidRDefault="0059000D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244" w:type="dxa"/>
            <w:gridSpan w:val="3"/>
          </w:tcPr>
          <w:p w14:paraId="3D928A59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7023DC85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61D62338" w14:textId="77777777" w:rsidR="00E3251C" w:rsidRDefault="00E3251C" w:rsidP="00E3251C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6F11F482" w14:textId="77777777" w:rsidR="00E3251C" w:rsidRDefault="00E3251C" w:rsidP="00E3251C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Von (Monat/Jahr) bis (Monat/Jahr)</w:t>
            </w:r>
          </w:p>
          <w:p w14:paraId="541A59FE" w14:textId="1EDDFEEA" w:rsidR="0059000D" w:rsidRPr="0059000D" w:rsidRDefault="00E3251C" w:rsidP="00E3251C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16"/>
                <w:szCs w:val="16"/>
              </w:rPr>
              <w:t>(T</w:t>
            </w:r>
            <w:r w:rsidRPr="00321DAE">
              <w:rPr>
                <w:rFonts w:cs="Arial"/>
                <w:bCs/>
                <w:sz w:val="16"/>
                <w:szCs w:val="16"/>
              </w:rPr>
              <w:t>atsächliche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21DAE">
              <w:rPr>
                <w:rFonts w:cs="Arial"/>
                <w:bCs/>
                <w:sz w:val="16"/>
                <w:szCs w:val="16"/>
              </w:rPr>
              <w:t>Leistung, nicht Vertragslaufzeit)</w:t>
            </w:r>
          </w:p>
        </w:tc>
        <w:tc>
          <w:tcPr>
            <w:tcW w:w="5244" w:type="dxa"/>
            <w:gridSpan w:val="3"/>
          </w:tcPr>
          <w:p w14:paraId="11FB48C8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136E97" w:rsidRPr="0059000D" w14:paraId="2E6E983B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6DB09429" w14:textId="0DABB398" w:rsidR="00136E97" w:rsidRPr="0059000D" w:rsidRDefault="00136E97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Baukosten nach DIN</w:t>
            </w:r>
            <w:r>
              <w:rPr>
                <w:rFonts w:cs="Arial"/>
                <w:bCs/>
                <w:sz w:val="22"/>
                <w:szCs w:val="22"/>
              </w:rPr>
              <w:t> </w:t>
            </w:r>
            <w:r w:rsidRPr="00525E30">
              <w:rPr>
                <w:rFonts w:cs="Arial"/>
                <w:bCs/>
                <w:sz w:val="22"/>
                <w:szCs w:val="22"/>
              </w:rPr>
              <w:t>276-1:2018-12</w:t>
            </w:r>
            <w:r>
              <w:rPr>
                <w:rFonts w:cs="Arial"/>
                <w:bCs/>
                <w:sz w:val="22"/>
                <w:szCs w:val="22"/>
              </w:rPr>
              <w:t xml:space="preserve"> (KG 200-700)</w:t>
            </w:r>
            <w:r w:rsidRPr="00525E30">
              <w:rPr>
                <w:rFonts w:cs="Arial"/>
                <w:bCs/>
                <w:sz w:val="22"/>
                <w:szCs w:val="22"/>
              </w:rPr>
              <w:t xml:space="preserve"> in € netto</w:t>
            </w:r>
          </w:p>
        </w:tc>
        <w:tc>
          <w:tcPr>
            <w:tcW w:w="5244" w:type="dxa"/>
            <w:gridSpan w:val="3"/>
          </w:tcPr>
          <w:p w14:paraId="2A30D52B" w14:textId="77777777" w:rsidR="00136E97" w:rsidRPr="0059000D" w:rsidRDefault="00136E97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25E30" w:rsidRPr="0059000D" w14:paraId="0E2415D7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61222732" w14:textId="77777777" w:rsidR="00525E30" w:rsidRDefault="00525E30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Art der Einrichtung</w:t>
            </w:r>
          </w:p>
          <w:p w14:paraId="5E1E84D0" w14:textId="77777777" w:rsidR="00136E97" w:rsidRDefault="00136E97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136E97">
              <w:rPr>
                <w:rFonts w:cs="Arial"/>
                <w:bCs/>
                <w:sz w:val="22"/>
                <w:szCs w:val="22"/>
              </w:rPr>
              <w:t>Krankenhaus i.S.v. § 107 Abs. 1 SGB V oder § 2 Nr. 1 KHG?</w:t>
            </w:r>
          </w:p>
          <w:p w14:paraId="44C7DA17" w14:textId="029B818B" w:rsidR="00136E97" w:rsidRPr="00136E97" w:rsidRDefault="00136E97" w:rsidP="0059000D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Ggf. nähere Klassifizierung</w:t>
            </w:r>
          </w:p>
        </w:tc>
        <w:tc>
          <w:tcPr>
            <w:tcW w:w="5244" w:type="dxa"/>
            <w:gridSpan w:val="3"/>
          </w:tcPr>
          <w:p w14:paraId="42067E32" w14:textId="77777777" w:rsidR="00525E30" w:rsidRPr="0059000D" w:rsidRDefault="00525E30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660406F9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2ACFDF8A" w14:textId="77777777" w:rsidR="0059000D" w:rsidRPr="0059000D" w:rsidRDefault="0059000D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244" w:type="dxa"/>
            <w:gridSpan w:val="3"/>
          </w:tcPr>
          <w:p w14:paraId="03BF8954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25E30" w:rsidRPr="0059000D" w14:paraId="325B5728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242B5D30" w14:textId="3BE1817B" w:rsidR="00525E30" w:rsidRPr="00525E30" w:rsidRDefault="00525E30" w:rsidP="0059000D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Anzahl OP-Abteilungen mit jeweils Anzahl der OP-Säle</w:t>
            </w:r>
          </w:p>
        </w:tc>
        <w:tc>
          <w:tcPr>
            <w:tcW w:w="5244" w:type="dxa"/>
            <w:gridSpan w:val="3"/>
          </w:tcPr>
          <w:p w14:paraId="2EA2B08A" w14:textId="77777777" w:rsidR="00525E30" w:rsidRPr="0059000D" w:rsidRDefault="00525E30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1FF71784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1F443B72" w14:textId="77777777" w:rsidR="00E3251C" w:rsidRDefault="0079751D" w:rsidP="00136E97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Beplante Funktionsstellen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136E97">
              <w:rPr>
                <w:rFonts w:cs="Arial"/>
                <w:bCs/>
                <w:sz w:val="22"/>
                <w:szCs w:val="22"/>
              </w:rPr>
              <w:t xml:space="preserve">aus dem Funktionsbereich 5.00 (Ver- und Entsorgung) </w:t>
            </w:r>
            <w:r>
              <w:rPr>
                <w:rFonts w:cs="Arial"/>
                <w:bCs/>
                <w:sz w:val="22"/>
                <w:szCs w:val="22"/>
              </w:rPr>
              <w:t>nach D</w:t>
            </w:r>
            <w:r w:rsidRPr="0079751D">
              <w:rPr>
                <w:rFonts w:cs="Arial"/>
                <w:bCs/>
                <w:sz w:val="22"/>
                <w:szCs w:val="22"/>
              </w:rPr>
              <w:t>IN 13080:2016-06</w:t>
            </w:r>
            <w:r>
              <w:rPr>
                <w:rFonts w:cs="Arial"/>
                <w:bCs/>
                <w:sz w:val="22"/>
                <w:szCs w:val="22"/>
              </w:rPr>
              <w:t xml:space="preserve"> </w:t>
            </w:r>
            <w:r w:rsidR="00E3251C">
              <w:rPr>
                <w:rFonts w:cs="Arial"/>
                <w:bCs/>
                <w:sz w:val="22"/>
                <w:szCs w:val="22"/>
              </w:rPr>
              <w:t>je mit</w:t>
            </w:r>
          </w:p>
          <w:p w14:paraId="53594D2B" w14:textId="31F949D6" w:rsidR="0079751D" w:rsidRPr="00E3251C" w:rsidRDefault="0079751D" w:rsidP="00E3251C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0" w:hanging="284"/>
              <w:rPr>
                <w:rFonts w:cs="Arial"/>
                <w:bCs/>
                <w:sz w:val="22"/>
                <w:szCs w:val="22"/>
              </w:rPr>
            </w:pPr>
            <w:r w:rsidRPr="00E3251C">
              <w:rPr>
                <w:rFonts w:cs="Arial"/>
                <w:bCs/>
                <w:sz w:val="22"/>
                <w:szCs w:val="22"/>
              </w:rPr>
              <w:t>Schlüsselnummer</w:t>
            </w:r>
            <w:r w:rsidR="00136E97" w:rsidRPr="00E3251C">
              <w:rPr>
                <w:rFonts w:cs="Arial"/>
                <w:bCs/>
                <w:sz w:val="22"/>
                <w:szCs w:val="22"/>
              </w:rPr>
              <w:t xml:space="preserve"> + </w:t>
            </w:r>
            <w:r w:rsidRPr="00E3251C">
              <w:rPr>
                <w:rFonts w:cs="Arial"/>
                <w:bCs/>
                <w:sz w:val="22"/>
                <w:szCs w:val="22"/>
              </w:rPr>
              <w:t>Bezeichnung</w:t>
            </w:r>
          </w:p>
        </w:tc>
        <w:tc>
          <w:tcPr>
            <w:tcW w:w="5244" w:type="dxa"/>
            <w:gridSpan w:val="3"/>
          </w:tcPr>
          <w:p w14:paraId="23F242B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0BEFFB67" w14:textId="77777777" w:rsidTr="00E3251C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654DE809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244" w:type="dxa"/>
            <w:gridSpan w:val="3"/>
          </w:tcPr>
          <w:p w14:paraId="78CB8D3D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3F6538C" w14:textId="77777777" w:rsidR="0059000D" w:rsidRPr="0059000D" w:rsidRDefault="0059000D" w:rsidP="0059000D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08C5438" w14:textId="77777777" w:rsidR="0059000D" w:rsidRDefault="0059000D" w:rsidP="0059000D">
      <w:r w:rsidRPr="0059000D">
        <w:br w:type="page"/>
      </w: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4395"/>
        <w:gridCol w:w="2693"/>
        <w:gridCol w:w="1276"/>
        <w:gridCol w:w="1275"/>
      </w:tblGrid>
      <w:tr w:rsidR="00E3251C" w:rsidRPr="0059000D" w14:paraId="21EC5288" w14:textId="77777777" w:rsidTr="00E36920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00EC68C2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087B85B7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05C5698B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16EB0FC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0E886737" w14:textId="3244CAC0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</w:tr>
      <w:tr w:rsidR="00E3251C" w:rsidRPr="0059000D" w14:paraId="698F73A8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0226F2D1" w14:textId="77777777" w:rsidR="00E3251C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</w:p>
          <w:p w14:paraId="2B3DF360" w14:textId="77777777" w:rsidR="00E3251C" w:rsidRDefault="00E3251C" w:rsidP="00E36920">
            <w:pPr>
              <w:pStyle w:val="Listenabsatz"/>
              <w:numPr>
                <w:ilvl w:val="0"/>
                <w:numId w:val="4"/>
              </w:numPr>
              <w:spacing w:line="312" w:lineRule="auto"/>
              <w:ind w:left="313" w:hanging="284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Behörde / Firma / Einrichtung</w:t>
            </w:r>
          </w:p>
          <w:p w14:paraId="02AE6D3E" w14:textId="77777777" w:rsidR="00E3251C" w:rsidRPr="00E3251C" w:rsidRDefault="00E3251C" w:rsidP="00E36920">
            <w:pPr>
              <w:pStyle w:val="Listenabsatz"/>
              <w:numPr>
                <w:ilvl w:val="0"/>
                <w:numId w:val="4"/>
              </w:numPr>
              <w:spacing w:line="312" w:lineRule="auto"/>
              <w:ind w:left="313" w:hanging="284"/>
              <w:rPr>
                <w:rFonts w:cs="Arial"/>
                <w:bCs/>
                <w:sz w:val="22"/>
                <w:szCs w:val="22"/>
              </w:rPr>
            </w:pPr>
            <w:r w:rsidRPr="00E3251C">
              <w:rPr>
                <w:rFonts w:cs="Arial"/>
                <w:bCs/>
                <w:sz w:val="22"/>
                <w:szCs w:val="22"/>
              </w:rPr>
              <w:t>Projektbezeichnung (optional)</w:t>
            </w:r>
          </w:p>
        </w:tc>
        <w:tc>
          <w:tcPr>
            <w:tcW w:w="5244" w:type="dxa"/>
            <w:gridSpan w:val="3"/>
          </w:tcPr>
          <w:p w14:paraId="78A192F3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272BADD2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3F54DCB5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35A3DC14" w14:textId="77777777" w:rsidR="00E3251C" w:rsidRPr="0059000D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6A3EBA50" w14:textId="77777777" w:rsidR="00E3251C" w:rsidRPr="0059000D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244" w:type="dxa"/>
            <w:gridSpan w:val="3"/>
          </w:tcPr>
          <w:p w14:paraId="037E811B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179868C6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51B80FEE" w14:textId="77777777" w:rsidR="00E3251C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1D47F19C" w14:textId="77777777" w:rsidR="00E3251C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Von (Monat/Jahr) bis (Monat/Jahr)</w:t>
            </w:r>
          </w:p>
          <w:p w14:paraId="6C0CA079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16"/>
                <w:szCs w:val="16"/>
              </w:rPr>
              <w:t>(T</w:t>
            </w:r>
            <w:r w:rsidRPr="00321DAE">
              <w:rPr>
                <w:rFonts w:cs="Arial"/>
                <w:bCs/>
                <w:sz w:val="16"/>
                <w:szCs w:val="16"/>
              </w:rPr>
              <w:t>atsächliche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21DAE">
              <w:rPr>
                <w:rFonts w:cs="Arial"/>
                <w:bCs/>
                <w:sz w:val="16"/>
                <w:szCs w:val="16"/>
              </w:rPr>
              <w:t>Leistung, nicht Vertragslaufzeit)</w:t>
            </w:r>
          </w:p>
        </w:tc>
        <w:tc>
          <w:tcPr>
            <w:tcW w:w="5244" w:type="dxa"/>
            <w:gridSpan w:val="3"/>
          </w:tcPr>
          <w:p w14:paraId="3B7521A4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50ED033A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4CF81F63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Baukosten nach DIN</w:t>
            </w:r>
            <w:r>
              <w:rPr>
                <w:rFonts w:cs="Arial"/>
                <w:bCs/>
                <w:sz w:val="22"/>
                <w:szCs w:val="22"/>
              </w:rPr>
              <w:t> </w:t>
            </w:r>
            <w:r w:rsidRPr="00525E30">
              <w:rPr>
                <w:rFonts w:cs="Arial"/>
                <w:bCs/>
                <w:sz w:val="22"/>
                <w:szCs w:val="22"/>
              </w:rPr>
              <w:t>276-1:2018-12</w:t>
            </w:r>
            <w:r>
              <w:rPr>
                <w:rFonts w:cs="Arial"/>
                <w:bCs/>
                <w:sz w:val="22"/>
                <w:szCs w:val="22"/>
              </w:rPr>
              <w:t xml:space="preserve"> (KG 200-700)</w:t>
            </w:r>
            <w:r w:rsidRPr="00525E30">
              <w:rPr>
                <w:rFonts w:cs="Arial"/>
                <w:bCs/>
                <w:sz w:val="22"/>
                <w:szCs w:val="22"/>
              </w:rPr>
              <w:t xml:space="preserve"> in € netto</w:t>
            </w:r>
          </w:p>
        </w:tc>
        <w:tc>
          <w:tcPr>
            <w:tcW w:w="5244" w:type="dxa"/>
            <w:gridSpan w:val="3"/>
          </w:tcPr>
          <w:p w14:paraId="65D9004A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3AE73A2A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2FA1BAF0" w14:textId="77777777" w:rsidR="00E3251C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Art der Einrichtung</w:t>
            </w:r>
          </w:p>
          <w:p w14:paraId="6A8D4E1F" w14:textId="77777777" w:rsidR="00E3251C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136E97">
              <w:rPr>
                <w:rFonts w:cs="Arial"/>
                <w:bCs/>
                <w:sz w:val="22"/>
                <w:szCs w:val="22"/>
              </w:rPr>
              <w:t>Krankenhaus i.S.v. § 107 Abs. 1 SGB V oder § 2 Nr. 1 KHG?</w:t>
            </w:r>
          </w:p>
          <w:p w14:paraId="49FAD94C" w14:textId="77777777" w:rsidR="00E3251C" w:rsidRPr="00136E97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Ggf. nähere Klassifizierung</w:t>
            </w:r>
          </w:p>
        </w:tc>
        <w:tc>
          <w:tcPr>
            <w:tcW w:w="5244" w:type="dxa"/>
            <w:gridSpan w:val="3"/>
          </w:tcPr>
          <w:p w14:paraId="376F10E0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571CF8D6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53AF4076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244" w:type="dxa"/>
            <w:gridSpan w:val="3"/>
          </w:tcPr>
          <w:p w14:paraId="0548DB98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28F4FE75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0D830070" w14:textId="77777777" w:rsidR="00E3251C" w:rsidRPr="00525E30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Anzahl OP-Abteilungen mit jeweils Anzahl der OP-Säle</w:t>
            </w:r>
          </w:p>
        </w:tc>
        <w:tc>
          <w:tcPr>
            <w:tcW w:w="5244" w:type="dxa"/>
            <w:gridSpan w:val="3"/>
          </w:tcPr>
          <w:p w14:paraId="75B4823B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5AD53B96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59D28D11" w14:textId="77777777" w:rsidR="00E3251C" w:rsidRDefault="00E3251C" w:rsidP="00E36920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Beplante Funktionsstellen</w:t>
            </w:r>
            <w:r>
              <w:rPr>
                <w:rFonts w:cs="Arial"/>
                <w:bCs/>
                <w:sz w:val="22"/>
                <w:szCs w:val="22"/>
              </w:rPr>
              <w:t xml:space="preserve"> aus dem Funktionsbereich 5.00 (Ver- und Entsorgung) nach D</w:t>
            </w:r>
            <w:r w:rsidRPr="0079751D">
              <w:rPr>
                <w:rFonts w:cs="Arial"/>
                <w:bCs/>
                <w:sz w:val="22"/>
                <w:szCs w:val="22"/>
              </w:rPr>
              <w:t>IN 13080:2016-06</w:t>
            </w:r>
            <w:r>
              <w:rPr>
                <w:rFonts w:cs="Arial"/>
                <w:bCs/>
                <w:sz w:val="22"/>
                <w:szCs w:val="22"/>
              </w:rPr>
              <w:t xml:space="preserve"> je mit</w:t>
            </w:r>
          </w:p>
          <w:p w14:paraId="7D7AB8B6" w14:textId="77777777" w:rsidR="00E3251C" w:rsidRPr="00E3251C" w:rsidRDefault="00E3251C" w:rsidP="00E36920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0" w:hanging="284"/>
              <w:rPr>
                <w:rFonts w:cs="Arial"/>
                <w:bCs/>
                <w:sz w:val="22"/>
                <w:szCs w:val="22"/>
              </w:rPr>
            </w:pPr>
            <w:r w:rsidRPr="00E3251C">
              <w:rPr>
                <w:rFonts w:cs="Arial"/>
                <w:bCs/>
                <w:sz w:val="22"/>
                <w:szCs w:val="22"/>
              </w:rPr>
              <w:t>Schlüsselnummer + Bezeichnung</w:t>
            </w:r>
          </w:p>
        </w:tc>
        <w:tc>
          <w:tcPr>
            <w:tcW w:w="5244" w:type="dxa"/>
            <w:gridSpan w:val="3"/>
          </w:tcPr>
          <w:p w14:paraId="680D21C4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4A821BFC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415BCC19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244" w:type="dxa"/>
            <w:gridSpan w:val="3"/>
          </w:tcPr>
          <w:p w14:paraId="79B1B66B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31B010D2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17EE3CB8" w14:textId="299C220E" w:rsidR="004D7233" w:rsidRDefault="004D7233">
      <w:pPr>
        <w:rPr>
          <w:rFonts w:ascii="Garamond" w:hAnsi="Garamond"/>
        </w:rPr>
      </w:pPr>
      <w:r>
        <w:rPr>
          <w:rFonts w:ascii="Garamond" w:hAnsi="Garamond"/>
        </w:rPr>
        <w:br w:type="page"/>
      </w:r>
    </w:p>
    <w:p w14:paraId="65D34A4D" w14:textId="77777777" w:rsidR="004D7233" w:rsidRPr="0059000D" w:rsidRDefault="004D7233" w:rsidP="0059000D">
      <w:pPr>
        <w:rPr>
          <w:rFonts w:ascii="Garamond" w:hAnsi="Garamond" w:cs="Futura Medium"/>
          <w:sz w:val="22"/>
          <w:szCs w:val="22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4395"/>
        <w:gridCol w:w="2693"/>
        <w:gridCol w:w="1276"/>
        <w:gridCol w:w="1275"/>
      </w:tblGrid>
      <w:tr w:rsidR="00E3251C" w:rsidRPr="0059000D" w14:paraId="6DCBBAA9" w14:textId="77777777" w:rsidTr="00E36920">
        <w:trPr>
          <w:trHeight w:val="284"/>
          <w:tblHeader/>
        </w:trPr>
        <w:tc>
          <w:tcPr>
            <w:tcW w:w="7088" w:type="dxa"/>
            <w:gridSpan w:val="2"/>
            <w:shd w:val="clear" w:color="auto" w:fill="D9D9D9" w:themeFill="background1" w:themeFillShade="D9"/>
            <w:vAlign w:val="center"/>
          </w:tcPr>
          <w:p w14:paraId="1422FDB2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14:paraId="1D6B5641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(Büro-) Referenz</w:t>
            </w:r>
          </w:p>
          <w:p w14:paraId="39D8C51E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C0EF101" w14:textId="77777777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9000D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1275" w:type="dxa"/>
            <w:vAlign w:val="center"/>
          </w:tcPr>
          <w:p w14:paraId="74409CC9" w14:textId="5DEC8058" w:rsidR="00E3251C" w:rsidRPr="0059000D" w:rsidRDefault="00E3251C" w:rsidP="00E36920">
            <w:pPr>
              <w:spacing w:line="312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</w:p>
        </w:tc>
      </w:tr>
      <w:tr w:rsidR="00E3251C" w:rsidRPr="0059000D" w14:paraId="490782A7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3BC4D7F6" w14:textId="77777777" w:rsidR="00E3251C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Referenzkunde</w:t>
            </w:r>
          </w:p>
          <w:p w14:paraId="099DC7DF" w14:textId="77777777" w:rsidR="00E3251C" w:rsidRDefault="00E3251C" w:rsidP="00E36920">
            <w:pPr>
              <w:pStyle w:val="Listenabsatz"/>
              <w:numPr>
                <w:ilvl w:val="0"/>
                <w:numId w:val="4"/>
              </w:numPr>
              <w:spacing w:line="312" w:lineRule="auto"/>
              <w:ind w:left="313" w:hanging="284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Behörde / Firma / Einrichtung</w:t>
            </w:r>
          </w:p>
          <w:p w14:paraId="05095EC7" w14:textId="77777777" w:rsidR="00E3251C" w:rsidRPr="00E3251C" w:rsidRDefault="00E3251C" w:rsidP="00E36920">
            <w:pPr>
              <w:pStyle w:val="Listenabsatz"/>
              <w:numPr>
                <w:ilvl w:val="0"/>
                <w:numId w:val="4"/>
              </w:numPr>
              <w:spacing w:line="312" w:lineRule="auto"/>
              <w:ind w:left="313" w:hanging="284"/>
              <w:rPr>
                <w:rFonts w:cs="Arial"/>
                <w:bCs/>
                <w:sz w:val="22"/>
                <w:szCs w:val="22"/>
              </w:rPr>
            </w:pPr>
            <w:r w:rsidRPr="00E3251C">
              <w:rPr>
                <w:rFonts w:cs="Arial"/>
                <w:bCs/>
                <w:sz w:val="22"/>
                <w:szCs w:val="22"/>
              </w:rPr>
              <w:t>Projektbezeichnung (optional)</w:t>
            </w:r>
          </w:p>
        </w:tc>
        <w:tc>
          <w:tcPr>
            <w:tcW w:w="5244" w:type="dxa"/>
            <w:gridSpan w:val="3"/>
          </w:tcPr>
          <w:p w14:paraId="5385A493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0104AF9B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402C260C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Ansprechpartner Referenzkunde</w:t>
            </w:r>
          </w:p>
          <w:p w14:paraId="78BC6AFB" w14:textId="77777777" w:rsidR="00E3251C" w:rsidRPr="0059000D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Name</w:t>
            </w:r>
          </w:p>
          <w:p w14:paraId="6F610A1B" w14:textId="77777777" w:rsidR="00E3251C" w:rsidRPr="0059000D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Telefonnummer / E-Mail-Adresse</w:t>
            </w:r>
          </w:p>
        </w:tc>
        <w:tc>
          <w:tcPr>
            <w:tcW w:w="5244" w:type="dxa"/>
            <w:gridSpan w:val="3"/>
          </w:tcPr>
          <w:p w14:paraId="78CD8F70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2607D00D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2BD180C9" w14:textId="77777777" w:rsidR="00E3251C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Erbringungszeitraum</w:t>
            </w:r>
          </w:p>
          <w:p w14:paraId="1F4670B2" w14:textId="77777777" w:rsidR="00E3251C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Von (Monat/Jahr) bis (Monat/Jahr)</w:t>
            </w:r>
          </w:p>
          <w:p w14:paraId="6C5E1B30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16"/>
                <w:szCs w:val="16"/>
              </w:rPr>
              <w:t>(T</w:t>
            </w:r>
            <w:r w:rsidRPr="00321DAE">
              <w:rPr>
                <w:rFonts w:cs="Arial"/>
                <w:bCs/>
                <w:sz w:val="16"/>
                <w:szCs w:val="16"/>
              </w:rPr>
              <w:t>atsächliche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21DAE">
              <w:rPr>
                <w:rFonts w:cs="Arial"/>
                <w:bCs/>
                <w:sz w:val="16"/>
                <w:szCs w:val="16"/>
              </w:rPr>
              <w:t>Leistung, nicht Vertragslaufzeit)</w:t>
            </w:r>
          </w:p>
        </w:tc>
        <w:tc>
          <w:tcPr>
            <w:tcW w:w="5244" w:type="dxa"/>
            <w:gridSpan w:val="3"/>
          </w:tcPr>
          <w:p w14:paraId="714603AC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479B7506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14C55239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Baukosten nach DIN</w:t>
            </w:r>
            <w:r>
              <w:rPr>
                <w:rFonts w:cs="Arial"/>
                <w:bCs/>
                <w:sz w:val="22"/>
                <w:szCs w:val="22"/>
              </w:rPr>
              <w:t> </w:t>
            </w:r>
            <w:r w:rsidRPr="00525E30">
              <w:rPr>
                <w:rFonts w:cs="Arial"/>
                <w:bCs/>
                <w:sz w:val="22"/>
                <w:szCs w:val="22"/>
              </w:rPr>
              <w:t>276-1:2018-12</w:t>
            </w:r>
            <w:r>
              <w:rPr>
                <w:rFonts w:cs="Arial"/>
                <w:bCs/>
                <w:sz w:val="22"/>
                <w:szCs w:val="22"/>
              </w:rPr>
              <w:t xml:space="preserve"> (KG 200-700)</w:t>
            </w:r>
            <w:r w:rsidRPr="00525E30">
              <w:rPr>
                <w:rFonts w:cs="Arial"/>
                <w:bCs/>
                <w:sz w:val="22"/>
                <w:szCs w:val="22"/>
              </w:rPr>
              <w:t xml:space="preserve"> in € netto</w:t>
            </w:r>
          </w:p>
        </w:tc>
        <w:tc>
          <w:tcPr>
            <w:tcW w:w="5244" w:type="dxa"/>
            <w:gridSpan w:val="3"/>
          </w:tcPr>
          <w:p w14:paraId="70F023D4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5DDED533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31E54E82" w14:textId="77777777" w:rsidR="00E3251C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Art der Einrichtung</w:t>
            </w:r>
          </w:p>
          <w:p w14:paraId="45019736" w14:textId="77777777" w:rsidR="00E3251C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 w:rsidRPr="00136E97">
              <w:rPr>
                <w:rFonts w:cs="Arial"/>
                <w:bCs/>
                <w:sz w:val="22"/>
                <w:szCs w:val="22"/>
              </w:rPr>
              <w:t>Krankenhaus i.S.v. § 107 Abs. 1 SGB V oder § 2 Nr. 1 KHG?</w:t>
            </w:r>
          </w:p>
          <w:p w14:paraId="6912BF1E" w14:textId="77777777" w:rsidR="00E3251C" w:rsidRPr="00136E97" w:rsidRDefault="00E3251C" w:rsidP="00E36920">
            <w:pPr>
              <w:numPr>
                <w:ilvl w:val="2"/>
                <w:numId w:val="3"/>
              </w:numPr>
              <w:spacing w:line="312" w:lineRule="auto"/>
              <w:ind w:left="283" w:hanging="283"/>
              <w:contextualSpacing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Ggf. nähere Klassifizierung</w:t>
            </w:r>
          </w:p>
        </w:tc>
        <w:tc>
          <w:tcPr>
            <w:tcW w:w="5244" w:type="dxa"/>
            <w:gridSpan w:val="3"/>
          </w:tcPr>
          <w:p w14:paraId="0F3ACD33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4754A3F9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48A5DDCB" w14:textId="77777777" w:rsidR="00E3251C" w:rsidRPr="0059000D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Anzahl Planbetten</w:t>
            </w:r>
          </w:p>
        </w:tc>
        <w:tc>
          <w:tcPr>
            <w:tcW w:w="5244" w:type="dxa"/>
            <w:gridSpan w:val="3"/>
          </w:tcPr>
          <w:p w14:paraId="1E3A8D8A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2E7549FF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1523742E" w14:textId="77777777" w:rsidR="00E3251C" w:rsidRPr="00525E30" w:rsidRDefault="00E3251C" w:rsidP="00E36920">
            <w:pPr>
              <w:spacing w:line="312" w:lineRule="auto"/>
              <w:rPr>
                <w:rFonts w:cs="Arial"/>
                <w:bCs/>
                <w:sz w:val="22"/>
                <w:szCs w:val="22"/>
              </w:rPr>
            </w:pPr>
            <w:r w:rsidRPr="00525E30">
              <w:rPr>
                <w:rFonts w:cs="Arial"/>
                <w:bCs/>
                <w:sz w:val="22"/>
                <w:szCs w:val="22"/>
              </w:rPr>
              <w:t>Anzahl OP-Abteilungen mit jeweils Anzahl der OP-Säle</w:t>
            </w:r>
          </w:p>
        </w:tc>
        <w:tc>
          <w:tcPr>
            <w:tcW w:w="5244" w:type="dxa"/>
            <w:gridSpan w:val="3"/>
          </w:tcPr>
          <w:p w14:paraId="0C2CD1B2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403E6F97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64A4752E" w14:textId="77777777" w:rsidR="00E3251C" w:rsidRDefault="00E3251C" w:rsidP="00E36920">
            <w:pPr>
              <w:spacing w:line="312" w:lineRule="auto"/>
              <w:contextualSpacing/>
              <w:rPr>
                <w:rFonts w:cs="Arial"/>
                <w:bCs/>
                <w:sz w:val="22"/>
                <w:szCs w:val="22"/>
              </w:rPr>
            </w:pPr>
            <w:r w:rsidRPr="0079751D">
              <w:rPr>
                <w:rFonts w:cs="Arial"/>
                <w:bCs/>
                <w:sz w:val="22"/>
                <w:szCs w:val="22"/>
              </w:rPr>
              <w:t>Beplante Funktionsstellen</w:t>
            </w:r>
            <w:r>
              <w:rPr>
                <w:rFonts w:cs="Arial"/>
                <w:bCs/>
                <w:sz w:val="22"/>
                <w:szCs w:val="22"/>
              </w:rPr>
              <w:t xml:space="preserve"> aus dem Funktionsbereich 5.00 (Ver- und Entsorgung) nach D</w:t>
            </w:r>
            <w:r w:rsidRPr="0079751D">
              <w:rPr>
                <w:rFonts w:cs="Arial"/>
                <w:bCs/>
                <w:sz w:val="22"/>
                <w:szCs w:val="22"/>
              </w:rPr>
              <w:t>IN 13080:2016-06</w:t>
            </w:r>
            <w:r>
              <w:rPr>
                <w:rFonts w:cs="Arial"/>
                <w:bCs/>
                <w:sz w:val="22"/>
                <w:szCs w:val="22"/>
              </w:rPr>
              <w:t xml:space="preserve"> je mit</w:t>
            </w:r>
          </w:p>
          <w:p w14:paraId="143052BC" w14:textId="77777777" w:rsidR="00E3251C" w:rsidRPr="00E3251C" w:rsidRDefault="00E3251C" w:rsidP="00E36920">
            <w:pPr>
              <w:pStyle w:val="Listenabsatz"/>
              <w:numPr>
                <w:ilvl w:val="2"/>
                <w:numId w:val="3"/>
              </w:numPr>
              <w:spacing w:line="312" w:lineRule="auto"/>
              <w:ind w:left="320" w:hanging="284"/>
              <w:rPr>
                <w:rFonts w:cs="Arial"/>
                <w:bCs/>
                <w:sz w:val="22"/>
                <w:szCs w:val="22"/>
              </w:rPr>
            </w:pPr>
            <w:r w:rsidRPr="00E3251C">
              <w:rPr>
                <w:rFonts w:cs="Arial"/>
                <w:bCs/>
                <w:sz w:val="22"/>
                <w:szCs w:val="22"/>
              </w:rPr>
              <w:t>Schlüsselnummer + Bezeichnung</w:t>
            </w:r>
          </w:p>
        </w:tc>
        <w:tc>
          <w:tcPr>
            <w:tcW w:w="5244" w:type="dxa"/>
            <w:gridSpan w:val="3"/>
          </w:tcPr>
          <w:p w14:paraId="1CE2B4CA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E3251C" w:rsidRPr="0059000D" w14:paraId="4D2CF48E" w14:textId="77777777" w:rsidTr="00E36920">
        <w:trPr>
          <w:trHeight w:val="284"/>
        </w:trPr>
        <w:tc>
          <w:tcPr>
            <w:tcW w:w="4395" w:type="dxa"/>
            <w:shd w:val="clear" w:color="auto" w:fill="D9D9D9" w:themeFill="background1" w:themeFillShade="D9"/>
          </w:tcPr>
          <w:p w14:paraId="364BD543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Weitere Beschreibung (optional)</w:t>
            </w:r>
          </w:p>
        </w:tc>
        <w:tc>
          <w:tcPr>
            <w:tcW w:w="5244" w:type="dxa"/>
            <w:gridSpan w:val="3"/>
          </w:tcPr>
          <w:p w14:paraId="16414A47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1CB3E96" w14:textId="77777777" w:rsidR="00E3251C" w:rsidRPr="0059000D" w:rsidRDefault="00E3251C" w:rsidP="00E36920">
            <w:pPr>
              <w:spacing w:line="312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A7A1310" w14:textId="77777777" w:rsidR="0059000D" w:rsidRPr="0059000D" w:rsidRDefault="0059000D" w:rsidP="0059000D">
      <w:pPr>
        <w:spacing w:line="288" w:lineRule="auto"/>
        <w:jc w:val="center"/>
        <w:rPr>
          <w:rFonts w:cs="Arial"/>
          <w:i/>
          <w:iCs/>
          <w:sz w:val="18"/>
          <w:szCs w:val="18"/>
        </w:rPr>
      </w:pPr>
      <w:r w:rsidRPr="0059000D">
        <w:rPr>
          <w:rFonts w:cs="Arial"/>
          <w:i/>
          <w:iCs/>
          <w:sz w:val="18"/>
          <w:szCs w:val="18"/>
        </w:rPr>
        <w:t xml:space="preserve"> (Die Tabelle kann bei weiterem Bedarf kopiert und nachstehend angefügt werden)</w:t>
      </w:r>
    </w:p>
    <w:p w14:paraId="683A4EF6" w14:textId="77777777" w:rsidR="0059000D" w:rsidRPr="0059000D" w:rsidRDefault="0059000D" w:rsidP="0059000D">
      <w:pPr>
        <w:rPr>
          <w:rFonts w:ascii="Garamond" w:hAnsi="Garamond" w:cs="Futura Medium"/>
          <w:sz w:val="22"/>
          <w:szCs w:val="22"/>
        </w:rPr>
      </w:pPr>
      <w:r w:rsidRPr="0059000D">
        <w:br w:type="page"/>
      </w:r>
    </w:p>
    <w:p w14:paraId="1FF420C4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lastRenderedPageBreak/>
        <w:t>Durchschnittliche jährliche Beschäftigtenanzahl</w:t>
      </w:r>
    </w:p>
    <w:tbl>
      <w:tblPr>
        <w:tblStyle w:val="Tabellenraster"/>
        <w:tblW w:w="8505" w:type="dxa"/>
        <w:tblInd w:w="112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59000D" w:rsidRPr="0059000D" w14:paraId="6B4A3185" w14:textId="77777777" w:rsidTr="00453866">
        <w:trPr>
          <w:trHeight w:val="583"/>
        </w:trPr>
        <w:tc>
          <w:tcPr>
            <w:tcW w:w="2835" w:type="dxa"/>
            <w:shd w:val="clear" w:color="auto" w:fill="D9D9D9" w:themeFill="background1" w:themeFillShade="D9"/>
          </w:tcPr>
          <w:p w14:paraId="7399BA2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Geschäftsjahr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B8801F3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(1.) Ø Beschäftigtenzahl</w:t>
            </w:r>
          </w:p>
          <w:p w14:paraId="5BBFAA8E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62FEFD5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bCs/>
                <w:sz w:val="22"/>
                <w:szCs w:val="22"/>
              </w:rPr>
            </w:pPr>
            <w:r w:rsidRPr="0059000D">
              <w:rPr>
                <w:rFonts w:cs="Arial"/>
                <w:bCs/>
                <w:sz w:val="22"/>
                <w:szCs w:val="22"/>
              </w:rPr>
              <w:t>(2.) Zahl der Führungskräfte</w:t>
            </w:r>
          </w:p>
        </w:tc>
      </w:tr>
      <w:tr w:rsidR="0059000D" w:rsidRPr="0059000D" w14:paraId="3BEB646F" w14:textId="77777777" w:rsidTr="00453866">
        <w:trPr>
          <w:trHeight w:val="291"/>
        </w:trPr>
        <w:tc>
          <w:tcPr>
            <w:tcW w:w="2835" w:type="dxa"/>
          </w:tcPr>
          <w:p w14:paraId="185AB4A1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AD03AF5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172CB3B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6A32358B" w14:textId="77777777" w:rsidTr="00453866">
        <w:trPr>
          <w:trHeight w:val="291"/>
        </w:trPr>
        <w:tc>
          <w:tcPr>
            <w:tcW w:w="2835" w:type="dxa"/>
          </w:tcPr>
          <w:p w14:paraId="5078D389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58071C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A159CEE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59000D" w:rsidRPr="0059000D" w14:paraId="3CD79C64" w14:textId="77777777" w:rsidTr="00453866">
        <w:trPr>
          <w:trHeight w:val="291"/>
        </w:trPr>
        <w:tc>
          <w:tcPr>
            <w:tcW w:w="2835" w:type="dxa"/>
          </w:tcPr>
          <w:p w14:paraId="233D0298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9946AD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139434C" w14:textId="77777777" w:rsidR="0059000D" w:rsidRPr="0059000D" w:rsidRDefault="0059000D" w:rsidP="0059000D">
            <w:pPr>
              <w:spacing w:after="160"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69783D1" w14:textId="77777777" w:rsidR="0059000D" w:rsidRPr="0059000D" w:rsidRDefault="0059000D" w:rsidP="0059000D">
      <w:pPr>
        <w:spacing w:line="276" w:lineRule="auto"/>
        <w:ind w:left="1134"/>
        <w:jc w:val="both"/>
        <w:rPr>
          <w:rFonts w:ascii="Garamond" w:hAnsi="Garamond" w:cs="Futura Medium"/>
          <w:sz w:val="22"/>
          <w:szCs w:val="22"/>
        </w:rPr>
      </w:pPr>
    </w:p>
    <w:p w14:paraId="6DA8BA72" w14:textId="77777777" w:rsidR="0059000D" w:rsidRPr="0059000D" w:rsidRDefault="0059000D" w:rsidP="0059000D">
      <w:pPr>
        <w:keepNext/>
        <w:keepLines/>
        <w:numPr>
          <w:ilvl w:val="2"/>
          <w:numId w:val="1"/>
        </w:numPr>
        <w:spacing w:before="360" w:after="80"/>
        <w:ind w:left="1134" w:hanging="1134"/>
        <w:outlineLvl w:val="2"/>
        <w:rPr>
          <w:rFonts w:eastAsiaTheme="majorEastAsia" w:cstheme="majorBidi"/>
          <w:color w:val="1A1D55"/>
          <w:sz w:val="28"/>
          <w:szCs w:val="28"/>
        </w:rPr>
      </w:pPr>
      <w:r w:rsidRPr="0059000D">
        <w:rPr>
          <w:rFonts w:eastAsiaTheme="majorEastAsia" w:cstheme="majorBidi"/>
          <w:color w:val="1A1D55"/>
          <w:sz w:val="28"/>
          <w:szCs w:val="28"/>
        </w:rPr>
        <w:t>Unteraufträge</w:t>
      </w:r>
    </w:p>
    <w:p w14:paraId="7D05993A" w14:textId="77777777" w:rsidR="0059000D" w:rsidRPr="0059000D" w:rsidRDefault="0059000D" w:rsidP="0059000D">
      <w:pPr>
        <w:spacing w:line="276" w:lineRule="auto"/>
        <w:ind w:left="1134"/>
        <w:jc w:val="both"/>
        <w:rPr>
          <w:rFonts w:cs="Futura Medium"/>
          <w:i/>
          <w:iCs/>
          <w:sz w:val="22"/>
          <w:szCs w:val="22"/>
        </w:rPr>
      </w:pPr>
      <w:r w:rsidRPr="0059000D">
        <w:rPr>
          <w:rFonts w:cs="Futura Medium"/>
          <w:i/>
          <w:iCs/>
          <w:sz w:val="22"/>
          <w:szCs w:val="22"/>
        </w:rPr>
        <w:t>Alle Unteraufträge sind gemeinsam in Formblatt 01 (Teilnahmeantrag) zu erklären.</w:t>
      </w:r>
      <w:bookmarkEnd w:id="2"/>
    </w:p>
    <w:p w14:paraId="0FE67B63" w14:textId="12A8D71D" w:rsidR="00FA3B3F" w:rsidRPr="0059000D" w:rsidRDefault="00FA3B3F" w:rsidP="0059000D"/>
    <w:sectPr w:rsidR="00FA3B3F" w:rsidRPr="0059000D" w:rsidSect="006D5D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4EBFFD5" w14:textId="77777777" w:rsidR="00A46EA5" w:rsidRDefault="00A46EA5" w:rsidP="009C479F">
      <w:pPr>
        <w:spacing w:after="0" w:line="240" w:lineRule="auto"/>
      </w:pPr>
      <w:r>
        <w:separator/>
      </w:r>
    </w:p>
  </w:endnote>
  <w:endnote w:type="continuationSeparator" w:id="0">
    <w:p w14:paraId="74FD6DDD" w14:textId="77777777" w:rsidR="00A46EA5" w:rsidRDefault="00A46EA5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3BC75D4" w14:textId="77777777" w:rsidR="006E5FDD" w:rsidRDefault="006E5F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1955B42" w14:textId="77777777" w:rsidR="006E5FDD" w:rsidRDefault="006E5FD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C9CF6AC" w14:textId="77777777" w:rsidR="00A46EA5" w:rsidRDefault="00A46EA5" w:rsidP="009C479F">
      <w:pPr>
        <w:spacing w:after="0" w:line="240" w:lineRule="auto"/>
      </w:pPr>
      <w:r>
        <w:separator/>
      </w:r>
    </w:p>
  </w:footnote>
  <w:footnote w:type="continuationSeparator" w:id="0">
    <w:p w14:paraId="04556381" w14:textId="77777777" w:rsidR="00A46EA5" w:rsidRDefault="00A46EA5" w:rsidP="009C479F">
      <w:pPr>
        <w:spacing w:after="0" w:line="240" w:lineRule="auto"/>
      </w:pPr>
      <w:r>
        <w:continuationSeparator/>
      </w:r>
    </w:p>
  </w:footnote>
  <w:footnote w:id="1">
    <w:p w14:paraId="5AD442F9" w14:textId="77777777" w:rsidR="0059000D" w:rsidRPr="00564FB6" w:rsidRDefault="0059000D" w:rsidP="0059000D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64FB6">
        <w:rPr>
          <w:i/>
          <w:iCs/>
          <w:sz w:val="16"/>
          <w:szCs w:val="16"/>
        </w:rPr>
        <w:t xml:space="preserve">Die Angabe ist nach Art. 85 der </w:t>
      </w:r>
      <w:hyperlink r:id="rId1" w:history="1">
        <w:r w:rsidRPr="00564FB6">
          <w:rPr>
            <w:rStyle w:val="Hyperlink"/>
            <w:i/>
            <w:iCs/>
            <w:sz w:val="16"/>
            <w:szCs w:val="16"/>
          </w:rPr>
          <w:t>Richtlinie 2014/24/EU</w:t>
        </w:r>
      </w:hyperlink>
      <w:r w:rsidRPr="00564FB6">
        <w:rPr>
          <w:i/>
          <w:iCs/>
          <w:sz w:val="16"/>
          <w:szCs w:val="16"/>
        </w:rPr>
        <w:t xml:space="preserve"> und der </w:t>
      </w:r>
      <w:hyperlink r:id="rId2" w:history="1">
        <w:r w:rsidRPr="00564FB6">
          <w:rPr>
            <w:rStyle w:val="Hyperlink"/>
            <w:i/>
            <w:iCs/>
            <w:sz w:val="16"/>
            <w:szCs w:val="16"/>
          </w:rPr>
          <w:t>Verordnung zur Statistik über die Vergabe öffentlicher Aufträge und Konzessionen</w:t>
        </w:r>
      </w:hyperlink>
      <w:r w:rsidRPr="00564FB6">
        <w:rPr>
          <w:i/>
          <w:iCs/>
          <w:sz w:val="16"/>
          <w:szCs w:val="16"/>
        </w:rPr>
        <w:t xml:space="preserve"> (Vergabestatistikverordnung - </w:t>
      </w:r>
      <w:proofErr w:type="spellStart"/>
      <w:r w:rsidRPr="00564FB6">
        <w:rPr>
          <w:i/>
          <w:iCs/>
          <w:sz w:val="16"/>
          <w:szCs w:val="16"/>
        </w:rPr>
        <w:t>VergStatVO</w:t>
      </w:r>
      <w:proofErr w:type="spellEnd"/>
      <w:r w:rsidRPr="00564FB6">
        <w:rPr>
          <w:i/>
          <w:iCs/>
          <w:sz w:val="16"/>
          <w:szCs w:val="16"/>
        </w:rPr>
        <w:t xml:space="preserve">) erforderlich und nach der </w:t>
      </w:r>
      <w:hyperlink r:id="rId3" w:history="1">
        <w:r w:rsidRPr="00564FB6">
          <w:rPr>
            <w:rStyle w:val="Hyperlink"/>
            <w:i/>
            <w:iCs/>
            <w:sz w:val="16"/>
            <w:szCs w:val="16"/>
          </w:rPr>
          <w:t>Definition vom Statistischen Bundesamt</w:t>
        </w:r>
      </w:hyperlink>
      <w:r w:rsidRPr="00564FB6">
        <w:rPr>
          <w:i/>
          <w:iCs/>
          <w:sz w:val="16"/>
          <w:szCs w:val="16"/>
        </w:rPr>
        <w:t xml:space="preserve"> zu beurteilen.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6FC228E" w14:textId="77777777" w:rsidR="006E5FDD" w:rsidRDefault="006E5F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4D06516C" w14:textId="77777777" w:rsidR="00D533E5" w:rsidRPr="006D4B67" w:rsidRDefault="00D533E5" w:rsidP="00D533E5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Pr="008B7E79">
      <w:rPr>
        <w:color w:val="1A1D55"/>
        <w:sz w:val="18"/>
        <w:szCs w:val="18"/>
      </w:rPr>
      <w:t>Logistikkonzept</w:t>
    </w:r>
  </w:p>
  <w:p w14:paraId="65A0908A" w14:textId="066E8211" w:rsidR="006E5FDD" w:rsidRDefault="00D533E5" w:rsidP="00D533E5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Pr="008B7E79">
      <w:rPr>
        <w:color w:val="1A1D55"/>
        <w:sz w:val="18"/>
        <w:szCs w:val="18"/>
      </w:rPr>
      <w:t>GLKN-HBK-KH-2200-7121-2026</w:t>
    </w:r>
  </w:p>
  <w:p w14:paraId="02D0CEB6" w14:textId="382E5C88" w:rsidR="006D5D40" w:rsidRPr="006D4B67" w:rsidRDefault="00FA3C0D" w:rsidP="006E5FDD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Formblatt 0</w:t>
    </w:r>
    <w:r>
      <w:rPr>
        <w:color w:val="1A1D55"/>
        <w:sz w:val="18"/>
        <w:szCs w:val="18"/>
      </w:rPr>
      <w:t>3</w:t>
    </w:r>
    <w:r w:rsidRPr="006D4B67">
      <w:rPr>
        <w:color w:val="1A1D55"/>
        <w:sz w:val="18"/>
        <w:szCs w:val="18"/>
      </w:rPr>
      <w:t xml:space="preserve"> </w:t>
    </w:r>
    <w:r>
      <w:rPr>
        <w:color w:val="1A1D55"/>
        <w:sz w:val="18"/>
        <w:szCs w:val="18"/>
      </w:rPr>
      <w:t>- Eigenerklärung zur Eignung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0AD2A7F"/>
    <w:multiLevelType w:val="multilevel"/>
    <w:tmpl w:val="AAB46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0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FA624F"/>
    <w:multiLevelType w:val="hybridMultilevel"/>
    <w:tmpl w:val="044E6ED0"/>
    <w:lvl w:ilvl="0" w:tplc="15BADED4">
      <w:start w:val="10"/>
      <w:numFmt w:val="bullet"/>
      <w:lvlText w:val="-"/>
      <w:lvlJc w:val="left"/>
      <w:pPr>
        <w:ind w:left="720" w:hanging="360"/>
      </w:pPr>
      <w:rPr>
        <w:rFonts w:ascii="Aptos" w:eastAsiaTheme="minorHAnsi" w:hAnsi="Apto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3"/>
  </w:num>
  <w:num w:numId="3" w16cid:durableId="501701211">
    <w:abstractNumId w:val="1"/>
  </w:num>
  <w:num w:numId="4" w16cid:durableId="1561356758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08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0A5BE6"/>
    <w:rsid w:val="00126D5A"/>
    <w:rsid w:val="00136E97"/>
    <w:rsid w:val="001B3D37"/>
    <w:rsid w:val="001C60FB"/>
    <w:rsid w:val="001C6FD7"/>
    <w:rsid w:val="002254E2"/>
    <w:rsid w:val="00236E4E"/>
    <w:rsid w:val="00271AB0"/>
    <w:rsid w:val="00285D8E"/>
    <w:rsid w:val="002C1148"/>
    <w:rsid w:val="002D76CA"/>
    <w:rsid w:val="003076B4"/>
    <w:rsid w:val="00324088"/>
    <w:rsid w:val="003407D5"/>
    <w:rsid w:val="00395798"/>
    <w:rsid w:val="003C2C56"/>
    <w:rsid w:val="003F35AC"/>
    <w:rsid w:val="004008EE"/>
    <w:rsid w:val="004352F8"/>
    <w:rsid w:val="004571F4"/>
    <w:rsid w:val="00481A53"/>
    <w:rsid w:val="004A7E1E"/>
    <w:rsid w:val="004D7233"/>
    <w:rsid w:val="004F5627"/>
    <w:rsid w:val="00525E30"/>
    <w:rsid w:val="0054794F"/>
    <w:rsid w:val="0056513E"/>
    <w:rsid w:val="005851A9"/>
    <w:rsid w:val="0059000D"/>
    <w:rsid w:val="005919F5"/>
    <w:rsid w:val="005D7777"/>
    <w:rsid w:val="005E3F0A"/>
    <w:rsid w:val="005E74EE"/>
    <w:rsid w:val="00602E73"/>
    <w:rsid w:val="0065394A"/>
    <w:rsid w:val="00671669"/>
    <w:rsid w:val="006721FC"/>
    <w:rsid w:val="00673E65"/>
    <w:rsid w:val="0069432D"/>
    <w:rsid w:val="006A16CA"/>
    <w:rsid w:val="006D5D40"/>
    <w:rsid w:val="006E5FDD"/>
    <w:rsid w:val="0071338B"/>
    <w:rsid w:val="00761DBF"/>
    <w:rsid w:val="007746F3"/>
    <w:rsid w:val="007748C5"/>
    <w:rsid w:val="00781DD3"/>
    <w:rsid w:val="00787779"/>
    <w:rsid w:val="0079751D"/>
    <w:rsid w:val="007B5D75"/>
    <w:rsid w:val="007D5F42"/>
    <w:rsid w:val="007D78BF"/>
    <w:rsid w:val="008313C7"/>
    <w:rsid w:val="00834A54"/>
    <w:rsid w:val="00854458"/>
    <w:rsid w:val="008722B1"/>
    <w:rsid w:val="008979B9"/>
    <w:rsid w:val="008A56D0"/>
    <w:rsid w:val="008B0B9D"/>
    <w:rsid w:val="008B326D"/>
    <w:rsid w:val="008E1E2B"/>
    <w:rsid w:val="008E41D8"/>
    <w:rsid w:val="008F481F"/>
    <w:rsid w:val="00955AF8"/>
    <w:rsid w:val="00960558"/>
    <w:rsid w:val="00981B3D"/>
    <w:rsid w:val="00987BAA"/>
    <w:rsid w:val="009A20D6"/>
    <w:rsid w:val="009C479F"/>
    <w:rsid w:val="009D36F4"/>
    <w:rsid w:val="009E4B81"/>
    <w:rsid w:val="009F500A"/>
    <w:rsid w:val="00A12D16"/>
    <w:rsid w:val="00A2020A"/>
    <w:rsid w:val="00A46EA5"/>
    <w:rsid w:val="00A86002"/>
    <w:rsid w:val="00AA76D8"/>
    <w:rsid w:val="00AF073C"/>
    <w:rsid w:val="00AF597C"/>
    <w:rsid w:val="00AF5E04"/>
    <w:rsid w:val="00B1513E"/>
    <w:rsid w:val="00B25BDA"/>
    <w:rsid w:val="00B27F8E"/>
    <w:rsid w:val="00B315AB"/>
    <w:rsid w:val="00B44B3F"/>
    <w:rsid w:val="00B7020A"/>
    <w:rsid w:val="00B87263"/>
    <w:rsid w:val="00BA7172"/>
    <w:rsid w:val="00BB1808"/>
    <w:rsid w:val="00BC0CE2"/>
    <w:rsid w:val="00BC4E43"/>
    <w:rsid w:val="00BE379A"/>
    <w:rsid w:val="00BF6862"/>
    <w:rsid w:val="00C07CFB"/>
    <w:rsid w:val="00C10BBE"/>
    <w:rsid w:val="00C16B4B"/>
    <w:rsid w:val="00C30A9D"/>
    <w:rsid w:val="00C35F52"/>
    <w:rsid w:val="00C44615"/>
    <w:rsid w:val="00C702F5"/>
    <w:rsid w:val="00C73236"/>
    <w:rsid w:val="00C75A1F"/>
    <w:rsid w:val="00C856F6"/>
    <w:rsid w:val="00CC353C"/>
    <w:rsid w:val="00CD2552"/>
    <w:rsid w:val="00CE0BB0"/>
    <w:rsid w:val="00CE5DE7"/>
    <w:rsid w:val="00D12E78"/>
    <w:rsid w:val="00D15399"/>
    <w:rsid w:val="00D200C6"/>
    <w:rsid w:val="00D36D0E"/>
    <w:rsid w:val="00D533E5"/>
    <w:rsid w:val="00DA4994"/>
    <w:rsid w:val="00DD5A69"/>
    <w:rsid w:val="00DD74A3"/>
    <w:rsid w:val="00E13E3E"/>
    <w:rsid w:val="00E21748"/>
    <w:rsid w:val="00E30641"/>
    <w:rsid w:val="00E3251C"/>
    <w:rsid w:val="00E36318"/>
    <w:rsid w:val="00E942A5"/>
    <w:rsid w:val="00EB39CF"/>
    <w:rsid w:val="00EF3C48"/>
    <w:rsid w:val="00F108E4"/>
    <w:rsid w:val="00F13F07"/>
    <w:rsid w:val="00F27010"/>
    <w:rsid w:val="00F47BFD"/>
    <w:rsid w:val="00F82F82"/>
    <w:rsid w:val="00FA1C85"/>
    <w:rsid w:val="00FA2008"/>
    <w:rsid w:val="00FA2191"/>
    <w:rsid w:val="00FA3B3F"/>
    <w:rsid w:val="00FA3C0D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59000D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000D"/>
    <w:rPr>
      <w:sz w:val="20"/>
      <w:szCs w:val="20"/>
    </w:rPr>
  </w:style>
  <w:style w:type="character" w:styleId="Funotenzeichen">
    <w:name w:val="footnote reference"/>
    <w:rsid w:val="005900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destatis.de/DE/Themen/Branchen-Unternehmen/Unternehmen/Kleine-Unternehmen-Mittlere-Unternehmen/_inhalt.html" TargetMode="External"/><Relationship Id="rId2" Type="http://schemas.openxmlformats.org/officeDocument/2006/relationships/hyperlink" Target="https://www.gesetze-im-internet.de/vergstatvo/index.html" TargetMode="External"/><Relationship Id="rId1" Type="http://schemas.openxmlformats.org/officeDocument/2006/relationships/hyperlink" Target="https://eur-lex.europa.eu/legal-content/DE/TXT/?uri=CELEX%3A02014L0024-20240101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9D8F77-A446-4114-8484-0877E9055360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customXml/itemProps2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B174CA-31FA-4D62-B754-7AA4138C7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A1DB7F-B6CC-43DE-96DD-FCB04C1887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6</Pages>
  <Words>602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4391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14</cp:revision>
  <cp:lastPrinted>2025-09-27T11:06:00Z</cp:lastPrinted>
  <dcterms:created xsi:type="dcterms:W3CDTF">2026-04-27T16:45:00Z</dcterms:created>
  <dcterms:modified xsi:type="dcterms:W3CDTF">2026-09-12T20:43:00Z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0x010100910F1D5261FF6B49BFBA2E9251B755F6</vt:lpwstr>
  </property>
  <property fmtid="{D5CDD505-2E9C-101B-9397-08002B2CF9AE}" pid="3" name="MediaServiceImageTags">
    <vt:lpwstr/>
  </property>
</Properties>
</file>